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Pr="00CF7379">
              <w:rPr>
                <w:rStyle w:val="ae"/>
                <w:noProof/>
              </w:rPr>
              <w:t>连接管理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F87867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Pr="00CF7379">
              <w:rPr>
                <w:rStyle w:val="ae"/>
                <w:noProof/>
              </w:rPr>
              <w:t>1.1 connect(</w:t>
            </w:r>
            <w:r w:rsidRPr="00CF7379">
              <w:rPr>
                <w:rStyle w:val="ae"/>
                <w:noProof/>
              </w:rPr>
              <w:t>连接加密机</w:t>
            </w:r>
            <w:r w:rsidRPr="00CF7379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F87867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Pr="00CF7379">
              <w:rPr>
                <w:rStyle w:val="ae"/>
                <w:noProof/>
              </w:rPr>
              <w:t>1.2 connect(</w:t>
            </w:r>
            <w:r w:rsidRPr="00CF7379">
              <w:rPr>
                <w:rStyle w:val="ae"/>
                <w:noProof/>
              </w:rPr>
              <w:t>连接加密机</w:t>
            </w:r>
            <w:r w:rsidRPr="00CF7379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F87867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Pr="00CF7379">
              <w:rPr>
                <w:rStyle w:val="ae"/>
                <w:noProof/>
              </w:rPr>
              <w:t>2 disconnect(</w:t>
            </w:r>
            <w:r w:rsidRPr="00CF7379">
              <w:rPr>
                <w:rStyle w:val="ae"/>
                <w:noProof/>
              </w:rPr>
              <w:t>断开连接</w:t>
            </w:r>
            <w:r w:rsidRPr="00CF7379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Pr="00CF7379">
              <w:rPr>
                <w:rStyle w:val="ae"/>
                <w:noProof/>
              </w:rPr>
              <w:t>一、通用密钥管理命令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Pr="00CF7379">
              <w:rPr>
                <w:rStyle w:val="ae"/>
                <w:noProof/>
              </w:rPr>
              <w:t>1.1</w:t>
            </w:r>
            <w:r w:rsidRPr="00CF7379">
              <w:rPr>
                <w:rStyle w:val="ae"/>
                <w:noProof/>
              </w:rPr>
              <w:t>生成一个对称密钥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Pr="00CF7379">
              <w:rPr>
                <w:rStyle w:val="ae"/>
                <w:noProof/>
              </w:rPr>
              <w:t>1.2</w:t>
            </w:r>
            <w:r w:rsidRPr="00CF7379">
              <w:rPr>
                <w:rStyle w:val="ae"/>
                <w:noProof/>
              </w:rPr>
              <w:t>生成并打印一个成份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Pr="00CF7379">
              <w:rPr>
                <w:rStyle w:val="ae"/>
                <w:noProof/>
              </w:rPr>
              <w:t>1.3</w:t>
            </w:r>
            <w:r w:rsidRPr="00CF7379">
              <w:rPr>
                <w:rStyle w:val="ae"/>
                <w:noProof/>
              </w:rPr>
              <w:t>生成一个密钥并以分开的成份形式打印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Pr="00CF7379">
              <w:rPr>
                <w:rStyle w:val="ae"/>
                <w:noProof/>
              </w:rPr>
              <w:t>1.4</w:t>
            </w:r>
            <w:r w:rsidRPr="00CF7379">
              <w:rPr>
                <w:rStyle w:val="ae"/>
                <w:noProof/>
              </w:rPr>
              <w:t>由</w:t>
            </w:r>
            <w:r w:rsidRPr="00CF7379">
              <w:rPr>
                <w:rStyle w:val="ae"/>
                <w:noProof/>
              </w:rPr>
              <w:t>2-9</w:t>
            </w:r>
            <w:r w:rsidRPr="00CF7379">
              <w:rPr>
                <w:rStyle w:val="ae"/>
                <w:noProof/>
              </w:rPr>
              <w:t>个密钥成份组成一个密钥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Pr="00CF7379">
              <w:rPr>
                <w:rStyle w:val="ae"/>
                <w:noProof/>
              </w:rPr>
              <w:t>1.5</w:t>
            </w:r>
            <w:r w:rsidRPr="00CF7379">
              <w:rPr>
                <w:rStyle w:val="ae"/>
                <w:noProof/>
              </w:rPr>
              <w:t>输入一个密钥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Pr="00CF7379">
              <w:rPr>
                <w:rStyle w:val="ae"/>
                <w:noProof/>
              </w:rPr>
              <w:t>1.6</w:t>
            </w:r>
            <w:r w:rsidRPr="00CF7379">
              <w:rPr>
                <w:rStyle w:val="ae"/>
                <w:noProof/>
              </w:rPr>
              <w:t>输出一个密钥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Pr="00CF7379">
              <w:rPr>
                <w:rStyle w:val="ae"/>
                <w:noProof/>
              </w:rPr>
              <w:t>1.7</w:t>
            </w:r>
            <w:r w:rsidRPr="00CF7379">
              <w:rPr>
                <w:rStyle w:val="ae"/>
                <w:noProof/>
              </w:rPr>
              <w:t>转换密钥方案（</w:t>
            </w:r>
            <w:r w:rsidRPr="00CF7379">
              <w:rPr>
                <w:rStyle w:val="ae"/>
                <w:noProof/>
              </w:rPr>
              <w:t>+</w:t>
            </w:r>
            <w:r w:rsidRPr="00CF7379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Pr="00CF7379">
              <w:rPr>
                <w:rStyle w:val="ae"/>
                <w:noProof/>
              </w:rPr>
              <w:t>1.8</w:t>
            </w:r>
            <w:r w:rsidRPr="00CF7379">
              <w:rPr>
                <w:rStyle w:val="ae"/>
                <w:noProof/>
              </w:rPr>
              <w:t>密钥合成（</w:t>
            </w:r>
            <w:r w:rsidRPr="00CF7379">
              <w:rPr>
                <w:rStyle w:val="ae"/>
                <w:noProof/>
              </w:rPr>
              <w:t>*</w:t>
            </w:r>
            <w:r w:rsidRPr="00CF7379">
              <w:rPr>
                <w:rStyle w:val="ae"/>
                <w:noProof/>
              </w:rPr>
              <w:t>，安徽农信）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Pr="00CF7379">
              <w:rPr>
                <w:rStyle w:val="ae"/>
                <w:noProof/>
              </w:rPr>
              <w:t>二、区域主密钥（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）管理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Pr="00CF7379">
              <w:rPr>
                <w:rStyle w:val="ae"/>
                <w:noProof/>
              </w:rPr>
              <w:t>2.1</w:t>
            </w:r>
            <w:r w:rsidRPr="00CF7379">
              <w:rPr>
                <w:rStyle w:val="ae"/>
                <w:noProof/>
              </w:rPr>
              <w:t>生成并打印一个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成份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Pr="00CF7379">
              <w:rPr>
                <w:rStyle w:val="ae"/>
                <w:noProof/>
              </w:rPr>
              <w:t>2.2</w:t>
            </w:r>
            <w:r w:rsidRPr="00CF7379">
              <w:rPr>
                <w:rStyle w:val="ae"/>
                <w:noProof/>
              </w:rPr>
              <w:t>由</w:t>
            </w:r>
            <w:r w:rsidRPr="00CF7379">
              <w:rPr>
                <w:rStyle w:val="ae"/>
                <w:noProof/>
              </w:rPr>
              <w:t>2</w:t>
            </w:r>
            <w:r w:rsidRPr="00CF7379">
              <w:rPr>
                <w:rStyle w:val="ae"/>
                <w:noProof/>
              </w:rPr>
              <w:t>到</w:t>
            </w:r>
            <w:r w:rsidRPr="00CF7379">
              <w:rPr>
                <w:rStyle w:val="ae"/>
                <w:noProof/>
              </w:rPr>
              <w:t>9</w:t>
            </w:r>
            <w:r w:rsidRPr="00CF7379">
              <w:rPr>
                <w:rStyle w:val="ae"/>
                <w:noProof/>
              </w:rPr>
              <w:t>个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成份组成一个</w:t>
            </w:r>
            <w:r w:rsidRPr="00CF7379">
              <w:rPr>
                <w:rStyle w:val="ae"/>
                <w:noProof/>
              </w:rPr>
              <w:t>ZMK(=)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Pr="00CF7379">
              <w:rPr>
                <w:rStyle w:val="ae"/>
                <w:noProof/>
              </w:rPr>
              <w:t>2.3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由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Pr="00CF7379">
              <w:rPr>
                <w:rStyle w:val="ae"/>
                <w:noProof/>
              </w:rPr>
              <w:t>三、区域</w:t>
            </w:r>
            <w:r w:rsidRPr="00CF7379">
              <w:rPr>
                <w:rStyle w:val="ae"/>
                <w:noProof/>
              </w:rPr>
              <w:t>PIN</w:t>
            </w:r>
            <w:r w:rsidRPr="00CF7379">
              <w:rPr>
                <w:rStyle w:val="ae"/>
                <w:noProof/>
              </w:rPr>
              <w:t>密钥（</w:t>
            </w:r>
            <w:r w:rsidRPr="00CF7379">
              <w:rPr>
                <w:rStyle w:val="ae"/>
                <w:noProof/>
              </w:rPr>
              <w:t>ZPK</w:t>
            </w:r>
            <w:r w:rsidRPr="00CF7379">
              <w:rPr>
                <w:rStyle w:val="ae"/>
                <w:noProof/>
              </w:rPr>
              <w:t>）管理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Pr="00CF7379">
              <w:rPr>
                <w:rStyle w:val="ae"/>
                <w:noProof/>
              </w:rPr>
              <w:t>3.1</w:t>
            </w:r>
            <w:r w:rsidRPr="00CF7379">
              <w:rPr>
                <w:rStyle w:val="ae"/>
                <w:noProof/>
              </w:rPr>
              <w:t>生成一个</w:t>
            </w:r>
            <w:r w:rsidRPr="00CF7379">
              <w:rPr>
                <w:rStyle w:val="ae"/>
                <w:noProof/>
              </w:rPr>
              <w:t>ZPK(=)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Pr="00CF7379">
              <w:rPr>
                <w:rStyle w:val="ae"/>
                <w:noProof/>
              </w:rPr>
              <w:t>3.2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ZPK</w:t>
            </w:r>
            <w:r w:rsidRPr="00CF7379">
              <w:rPr>
                <w:rStyle w:val="ae"/>
                <w:noProof/>
              </w:rPr>
              <w:t>由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Pr="00CF7379">
              <w:rPr>
                <w:rStyle w:val="ae"/>
                <w:noProof/>
              </w:rPr>
              <w:t>3.3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ZPK</w:t>
            </w:r>
            <w:r w:rsidRPr="00CF7379">
              <w:rPr>
                <w:rStyle w:val="ae"/>
                <w:noProof/>
              </w:rPr>
              <w:t>由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F87867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Pr="00CF7379">
              <w:rPr>
                <w:rStyle w:val="ae"/>
                <w:noProof/>
              </w:rPr>
              <w:t>四、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Pr="00CF7379">
              <w:rPr>
                <w:rStyle w:val="ae"/>
                <w:noProof/>
              </w:rPr>
              <w:t>区域加密密钥，区域认证密钥管理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Pr="00CF7379">
              <w:rPr>
                <w:rStyle w:val="ae"/>
                <w:noProof/>
              </w:rPr>
              <w:t>4.1</w:t>
            </w:r>
            <w:r w:rsidRPr="00CF7379">
              <w:rPr>
                <w:rStyle w:val="ae"/>
                <w:noProof/>
              </w:rPr>
              <w:t>生成一个</w:t>
            </w:r>
            <w:r w:rsidRPr="00CF7379">
              <w:rPr>
                <w:rStyle w:val="ae"/>
                <w:noProof/>
              </w:rPr>
              <w:t>ZEK/ZAK(=)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Pr="00CF7379">
              <w:rPr>
                <w:rStyle w:val="ae"/>
                <w:noProof/>
              </w:rPr>
              <w:t>4.2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ZEK/ZAK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Pr="00CF7379">
              <w:rPr>
                <w:rStyle w:val="ae"/>
                <w:noProof/>
              </w:rPr>
              <w:t>4.3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ZEK/ZAK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Pr="00CF7379">
              <w:rPr>
                <w:rStyle w:val="ae"/>
                <w:noProof/>
              </w:rPr>
              <w:t>五、终端主密钥，终端</w:t>
            </w:r>
            <w:r w:rsidRPr="00CF7379">
              <w:rPr>
                <w:rStyle w:val="ae"/>
                <w:noProof/>
              </w:rPr>
              <w:t>PIN</w:t>
            </w:r>
            <w:r w:rsidRPr="00CF7379">
              <w:rPr>
                <w:rStyle w:val="ae"/>
                <w:noProof/>
              </w:rPr>
              <w:t>密钥和终端认证密钥管理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Pr="00CF7379">
              <w:rPr>
                <w:rStyle w:val="ae"/>
                <w:noProof/>
              </w:rPr>
              <w:t>5.1</w:t>
            </w:r>
            <w:r w:rsidRPr="00CF7379">
              <w:rPr>
                <w:rStyle w:val="ae"/>
                <w:noProof/>
              </w:rPr>
              <w:t>生成一个</w:t>
            </w:r>
            <w:r w:rsidRPr="00CF7379">
              <w:rPr>
                <w:rStyle w:val="ae"/>
                <w:noProof/>
              </w:rPr>
              <w:t>TMK</w:t>
            </w:r>
            <w:r w:rsidRPr="00CF7379">
              <w:rPr>
                <w:rStyle w:val="ae"/>
                <w:noProof/>
              </w:rPr>
              <w:t>、</w:t>
            </w:r>
            <w:r w:rsidRPr="00CF7379">
              <w:rPr>
                <w:rStyle w:val="ae"/>
                <w:noProof/>
              </w:rPr>
              <w:t>TPK</w:t>
            </w:r>
            <w:r w:rsidRPr="00CF7379">
              <w:rPr>
                <w:rStyle w:val="ae"/>
                <w:noProof/>
              </w:rPr>
              <w:t>或</w:t>
            </w:r>
            <w:r w:rsidRPr="00CF7379">
              <w:rPr>
                <w:rStyle w:val="ae"/>
                <w:noProof/>
              </w:rPr>
              <w:t>PVK</w:t>
            </w:r>
            <w:r w:rsidRPr="00CF7379">
              <w:rPr>
                <w:rStyle w:val="ae"/>
                <w:noProof/>
              </w:rPr>
              <w:t>加密下的新密钥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Pr="00CF7379">
              <w:rPr>
                <w:rStyle w:val="ae"/>
                <w:noProof/>
              </w:rPr>
              <w:t>5.2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TMK</w:t>
            </w:r>
            <w:r w:rsidRPr="00CF7379">
              <w:rPr>
                <w:rStyle w:val="ae"/>
                <w:noProof/>
              </w:rPr>
              <w:t>、</w:t>
            </w:r>
            <w:r w:rsidRPr="00CF7379">
              <w:rPr>
                <w:rStyle w:val="ae"/>
                <w:noProof/>
              </w:rPr>
              <w:t>TPK</w:t>
            </w:r>
            <w:r w:rsidRPr="00CF7379">
              <w:rPr>
                <w:rStyle w:val="ae"/>
                <w:noProof/>
              </w:rPr>
              <w:t>或</w:t>
            </w:r>
            <w:r w:rsidRPr="00CF7379">
              <w:rPr>
                <w:rStyle w:val="ae"/>
                <w:noProof/>
              </w:rPr>
              <w:t>PVK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转为另一</w:t>
            </w:r>
            <w:r w:rsidRPr="00CF7379">
              <w:rPr>
                <w:rStyle w:val="ae"/>
                <w:noProof/>
              </w:rPr>
              <w:t>TMK</w:t>
            </w:r>
            <w:r w:rsidRPr="00CF7379">
              <w:rPr>
                <w:rStyle w:val="ae"/>
                <w:noProof/>
              </w:rPr>
              <w:t>、</w:t>
            </w:r>
            <w:r w:rsidRPr="00CF7379">
              <w:rPr>
                <w:rStyle w:val="ae"/>
                <w:noProof/>
              </w:rPr>
              <w:t>TPK</w:t>
            </w:r>
            <w:r w:rsidRPr="00CF7379">
              <w:rPr>
                <w:rStyle w:val="ae"/>
                <w:noProof/>
              </w:rPr>
              <w:t>或</w:t>
            </w:r>
            <w:r w:rsidRPr="00CF7379">
              <w:rPr>
                <w:rStyle w:val="ae"/>
                <w:noProof/>
              </w:rPr>
              <w:t>PVK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Pr="00CF7379">
              <w:rPr>
                <w:rStyle w:val="ae"/>
                <w:noProof/>
              </w:rPr>
              <w:t>5.3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TMK</w:t>
            </w:r>
            <w:r w:rsidRPr="00CF7379">
              <w:rPr>
                <w:rStyle w:val="ae"/>
                <w:noProof/>
              </w:rPr>
              <w:t>、</w:t>
            </w:r>
            <w:r w:rsidRPr="00CF7379">
              <w:rPr>
                <w:rStyle w:val="ae"/>
                <w:noProof/>
              </w:rPr>
              <w:t>TPK</w:t>
            </w:r>
            <w:r w:rsidRPr="00CF7379">
              <w:rPr>
                <w:rStyle w:val="ae"/>
                <w:noProof/>
              </w:rPr>
              <w:t>或</w:t>
            </w:r>
            <w:r w:rsidRPr="00CF7379">
              <w:rPr>
                <w:rStyle w:val="ae"/>
                <w:noProof/>
              </w:rPr>
              <w:t>PVK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Pr="00CF7379">
              <w:rPr>
                <w:rStyle w:val="ae"/>
                <w:noProof/>
              </w:rPr>
              <w:t>5.4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TMK</w:t>
            </w:r>
            <w:r w:rsidRPr="00CF7379">
              <w:rPr>
                <w:rStyle w:val="ae"/>
                <w:noProof/>
              </w:rPr>
              <w:t>、</w:t>
            </w:r>
            <w:r w:rsidRPr="00CF7379">
              <w:rPr>
                <w:rStyle w:val="ae"/>
                <w:noProof/>
              </w:rPr>
              <w:t>TPK</w:t>
            </w:r>
            <w:r w:rsidRPr="00CF7379">
              <w:rPr>
                <w:rStyle w:val="ae"/>
                <w:noProof/>
              </w:rPr>
              <w:t>或</w:t>
            </w:r>
            <w:r w:rsidRPr="00CF7379">
              <w:rPr>
                <w:rStyle w:val="ae"/>
                <w:noProof/>
              </w:rPr>
              <w:t>PVK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Pr="00CF7379">
              <w:rPr>
                <w:rStyle w:val="ae"/>
                <w:noProof/>
              </w:rPr>
              <w:t>六、终端认证密钥管理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Pr="00CF7379">
              <w:rPr>
                <w:rStyle w:val="ae"/>
                <w:noProof/>
              </w:rPr>
              <w:t>6.1</w:t>
            </w:r>
            <w:r w:rsidRPr="00CF7379">
              <w:rPr>
                <w:rStyle w:val="ae"/>
                <w:noProof/>
              </w:rPr>
              <w:t>生成一个</w:t>
            </w:r>
            <w:r w:rsidRPr="00CF7379">
              <w:rPr>
                <w:rStyle w:val="ae"/>
                <w:noProof/>
              </w:rPr>
              <w:t>TAK(=)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Pr="00CF7379">
              <w:rPr>
                <w:rStyle w:val="ae"/>
                <w:noProof/>
              </w:rPr>
              <w:t>6.2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TAK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Pr="00CF7379">
              <w:rPr>
                <w:rStyle w:val="ae"/>
                <w:noProof/>
              </w:rPr>
              <w:t>6.3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TAK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Pr="00CF7379">
              <w:rPr>
                <w:rStyle w:val="ae"/>
                <w:noProof/>
              </w:rPr>
              <w:t>6.4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TAK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转为</w:t>
            </w:r>
            <w:r w:rsidRPr="00CF7379">
              <w:rPr>
                <w:rStyle w:val="ae"/>
                <w:noProof/>
              </w:rPr>
              <w:t>TMK</w:t>
            </w:r>
            <w:r w:rsidRPr="00CF7379">
              <w:rPr>
                <w:rStyle w:val="ae"/>
                <w:noProof/>
              </w:rPr>
              <w:t>加密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Pr="00CF7379">
              <w:rPr>
                <w:rStyle w:val="ae"/>
                <w:noProof/>
              </w:rPr>
              <w:t>七、</w:t>
            </w:r>
            <w:r w:rsidRPr="00CF7379">
              <w:rPr>
                <w:rStyle w:val="ae"/>
                <w:noProof/>
              </w:rPr>
              <w:t>PIN</w:t>
            </w:r>
            <w:r w:rsidRPr="00CF7379">
              <w:rPr>
                <w:rStyle w:val="ae"/>
                <w:noProof/>
              </w:rPr>
              <w:t>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Pr="00CF7379">
              <w:rPr>
                <w:rStyle w:val="ae"/>
                <w:noProof/>
              </w:rPr>
              <w:t>7.1</w:t>
            </w:r>
            <w:r w:rsidRPr="00CF7379">
              <w:rPr>
                <w:rStyle w:val="ae"/>
                <w:noProof/>
              </w:rPr>
              <w:t>生成一个随机的</w:t>
            </w:r>
            <w:r w:rsidRPr="00CF7379">
              <w:rPr>
                <w:rStyle w:val="ae"/>
                <w:noProof/>
              </w:rPr>
              <w:t>PIN(=)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Pr="00CF7379">
              <w:rPr>
                <w:rStyle w:val="ae"/>
                <w:noProof/>
              </w:rPr>
              <w:t>7.2</w:t>
            </w:r>
            <w:r w:rsidRPr="00CF7379">
              <w:rPr>
                <w:rStyle w:val="ae"/>
                <w:noProof/>
              </w:rPr>
              <w:t>解密</w:t>
            </w:r>
            <w:r w:rsidRPr="00CF7379">
              <w:rPr>
                <w:rStyle w:val="ae"/>
                <w:noProof/>
              </w:rPr>
              <w:t xml:space="preserve">PINBLOCK, </w:t>
            </w:r>
            <w:r w:rsidRPr="00CF7379">
              <w:rPr>
                <w:rStyle w:val="ae"/>
                <w:noProof/>
              </w:rPr>
              <w:t>并打印</w:t>
            </w:r>
            <w:r w:rsidRPr="00CF7379">
              <w:rPr>
                <w:rStyle w:val="ae"/>
                <w:noProof/>
              </w:rPr>
              <w:t xml:space="preserve">PIN </w:t>
            </w:r>
            <w:r w:rsidRPr="00CF7379">
              <w:rPr>
                <w:rStyle w:val="ae"/>
                <w:noProof/>
              </w:rPr>
              <w:t>明文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Pr="00CF7379">
              <w:rPr>
                <w:rStyle w:val="ae"/>
                <w:noProof/>
              </w:rPr>
              <w:t>7.3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PINBLOCK</w:t>
            </w:r>
            <w:r w:rsidRPr="00CF7379">
              <w:rPr>
                <w:rStyle w:val="ae"/>
                <w:noProof/>
              </w:rPr>
              <w:t>从一个</w:t>
            </w:r>
            <w:r w:rsidRPr="00CF7379">
              <w:rPr>
                <w:rStyle w:val="ae"/>
                <w:noProof/>
              </w:rPr>
              <w:t>ZPK</w:t>
            </w:r>
            <w:r w:rsidRPr="00CF7379">
              <w:rPr>
                <w:rStyle w:val="ae"/>
                <w:noProof/>
              </w:rPr>
              <w:t>翻译到另一个</w:t>
            </w:r>
            <w:r w:rsidRPr="00CF7379">
              <w:rPr>
                <w:rStyle w:val="ae"/>
                <w:noProof/>
              </w:rPr>
              <w:t>ZPK(*)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Pr="00CF7379">
              <w:rPr>
                <w:rStyle w:val="ae"/>
                <w:noProof/>
              </w:rPr>
              <w:t>7.4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PINBLOCK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ZPK</w:t>
            </w:r>
            <w:r w:rsidRPr="00CF7379">
              <w:rPr>
                <w:rStyle w:val="ae"/>
                <w:noProof/>
              </w:rPr>
              <w:t>翻译到</w:t>
            </w:r>
            <w:r w:rsidRPr="00CF7379">
              <w:rPr>
                <w:rStyle w:val="ae"/>
                <w:noProof/>
              </w:rPr>
              <w:t>LMK(*)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Pr="00CF7379">
              <w:rPr>
                <w:rStyle w:val="ae"/>
                <w:noProof/>
              </w:rPr>
              <w:t>7.5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PINBLOCK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翻译到</w:t>
            </w:r>
            <w:r w:rsidRPr="00CF7379">
              <w:rPr>
                <w:rStyle w:val="ae"/>
                <w:noProof/>
              </w:rPr>
              <w:t>ZPK(*)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Pr="00CF7379">
              <w:rPr>
                <w:rStyle w:val="ae"/>
                <w:noProof/>
              </w:rPr>
              <w:t>7.6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PINBLOCK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TPK</w:t>
            </w:r>
            <w:r w:rsidRPr="00CF7379">
              <w:rPr>
                <w:rStyle w:val="ae"/>
                <w:noProof/>
              </w:rPr>
              <w:t>翻译到</w:t>
            </w:r>
            <w:r w:rsidRPr="00CF7379">
              <w:rPr>
                <w:rStyle w:val="ae"/>
                <w:noProof/>
              </w:rPr>
              <w:t>ZPK(=)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Pr="00CF7379">
              <w:rPr>
                <w:rStyle w:val="ae"/>
                <w:noProof/>
              </w:rPr>
              <w:t>7.7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PINBLOCK</w:t>
            </w:r>
            <w:r w:rsidRPr="00CF7379">
              <w:rPr>
                <w:rStyle w:val="ae"/>
                <w:noProof/>
              </w:rPr>
              <w:t>从</w:t>
            </w:r>
            <w:r w:rsidRPr="00CF7379">
              <w:rPr>
                <w:rStyle w:val="ae"/>
                <w:noProof/>
              </w:rPr>
              <w:t>TPK</w:t>
            </w:r>
            <w:r w:rsidRPr="00CF7379">
              <w:rPr>
                <w:rStyle w:val="ae"/>
                <w:noProof/>
              </w:rPr>
              <w:t>翻译到</w:t>
            </w:r>
            <w:r w:rsidRPr="00CF7379">
              <w:rPr>
                <w:rStyle w:val="ae"/>
                <w:noProof/>
              </w:rPr>
              <w:t>LMK(=)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Pr="00CF7379">
              <w:rPr>
                <w:rStyle w:val="ae"/>
                <w:noProof/>
              </w:rPr>
              <w:t>7.8</w:t>
            </w:r>
            <w:r w:rsidRPr="00CF7379">
              <w:rPr>
                <w:rStyle w:val="ae"/>
                <w:noProof/>
              </w:rPr>
              <w:t>加密一个明文的</w:t>
            </w:r>
            <w:r w:rsidRPr="00CF7379">
              <w:rPr>
                <w:rStyle w:val="ae"/>
                <w:noProof/>
              </w:rPr>
              <w:t>PIN</w:t>
            </w:r>
            <w:r w:rsidRPr="00CF7379">
              <w:rPr>
                <w:rStyle w:val="ae"/>
                <w:noProof/>
              </w:rPr>
              <w:t>（</w:t>
            </w:r>
            <w:r w:rsidRPr="00CF7379">
              <w:rPr>
                <w:rStyle w:val="ae"/>
                <w:noProof/>
              </w:rPr>
              <w:t>*</w:t>
            </w:r>
            <w:r w:rsidRPr="00CF7379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Pr="00CF7379">
              <w:rPr>
                <w:rStyle w:val="ae"/>
                <w:noProof/>
              </w:rPr>
              <w:t>7.9</w:t>
            </w:r>
            <w:r w:rsidRPr="00CF7379">
              <w:rPr>
                <w:rStyle w:val="ae"/>
                <w:noProof/>
              </w:rPr>
              <w:t>解密一个已加密的</w:t>
            </w:r>
            <w:r w:rsidRPr="00CF7379">
              <w:rPr>
                <w:rStyle w:val="ae"/>
                <w:noProof/>
              </w:rPr>
              <w:t>PIN(*)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Pr="00CF7379">
              <w:rPr>
                <w:rStyle w:val="ae"/>
                <w:noProof/>
              </w:rPr>
              <w:t>7.10</w:t>
            </w:r>
            <w:r w:rsidRPr="00CF7379">
              <w:rPr>
                <w:rStyle w:val="ae"/>
                <w:noProof/>
              </w:rPr>
              <w:t>定制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将</w:t>
            </w:r>
            <w:r w:rsidRPr="00CF7379">
              <w:rPr>
                <w:rStyle w:val="ae"/>
                <w:noProof/>
              </w:rPr>
              <w:t>PINBLOCK</w:t>
            </w:r>
            <w:r w:rsidRPr="00CF7379">
              <w:rPr>
                <w:rStyle w:val="ae"/>
                <w:noProof/>
              </w:rPr>
              <w:t>从一个密钥翻译到另一个密钥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Pr="00CF7379">
              <w:rPr>
                <w:rStyle w:val="ae"/>
                <w:noProof/>
              </w:rPr>
              <w:t>八、消息认证码支持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Pr="00CF7379">
              <w:rPr>
                <w:rStyle w:val="ae"/>
                <w:noProof/>
              </w:rPr>
              <w:t>8.1</w:t>
            </w:r>
            <w:r w:rsidRPr="00CF7379">
              <w:rPr>
                <w:rStyle w:val="ae"/>
                <w:noProof/>
              </w:rPr>
              <w:t>生成一个</w:t>
            </w:r>
            <w:r w:rsidRPr="00CF7379">
              <w:rPr>
                <w:rStyle w:val="ae"/>
                <w:noProof/>
              </w:rPr>
              <w:t>MAC(=)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Pr="00CF7379">
              <w:rPr>
                <w:rStyle w:val="ae"/>
                <w:noProof/>
              </w:rPr>
              <w:t>8.2</w:t>
            </w:r>
            <w:r w:rsidRPr="00CF7379">
              <w:rPr>
                <w:rStyle w:val="ae"/>
                <w:noProof/>
              </w:rPr>
              <w:t>校验一个</w:t>
            </w:r>
            <w:r w:rsidRPr="00CF7379">
              <w:rPr>
                <w:rStyle w:val="ae"/>
                <w:noProof/>
              </w:rPr>
              <w:t>MAC(=)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Pr="00CF7379">
              <w:rPr>
                <w:rStyle w:val="ae"/>
                <w:noProof/>
              </w:rPr>
              <w:t>8.3</w:t>
            </w:r>
            <w:r w:rsidRPr="00CF7379">
              <w:rPr>
                <w:rStyle w:val="ae"/>
                <w:noProof/>
              </w:rPr>
              <w:t>用对大消息生成</w:t>
            </w:r>
            <w:r w:rsidRPr="00CF7379">
              <w:rPr>
                <w:rStyle w:val="ae"/>
                <w:noProof/>
              </w:rPr>
              <w:t>MAC</w:t>
            </w:r>
            <w:r w:rsidRPr="00CF7379">
              <w:rPr>
                <w:rStyle w:val="ae"/>
                <w:noProof/>
              </w:rPr>
              <w:t>（</w:t>
            </w:r>
            <w:r w:rsidRPr="00CF7379">
              <w:rPr>
                <w:rStyle w:val="ae"/>
                <w:noProof/>
              </w:rPr>
              <w:t>MAB</w:t>
            </w:r>
            <w:r w:rsidRPr="00CF7379">
              <w:rPr>
                <w:rStyle w:val="ae"/>
                <w:noProof/>
              </w:rPr>
              <w:t>）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Pr="00CF7379">
              <w:rPr>
                <w:rStyle w:val="ae"/>
                <w:noProof/>
              </w:rPr>
              <w:t>8.4</w:t>
            </w:r>
            <w:r w:rsidRPr="00CF7379">
              <w:rPr>
                <w:rStyle w:val="ae"/>
                <w:noProof/>
              </w:rPr>
              <w:t>对大消息生成</w:t>
            </w:r>
            <w:r w:rsidRPr="00CF7379">
              <w:rPr>
                <w:rStyle w:val="ae"/>
                <w:noProof/>
              </w:rPr>
              <w:t>MAC</w:t>
            </w:r>
            <w:r w:rsidRPr="00CF7379">
              <w:rPr>
                <w:rStyle w:val="ae"/>
                <w:noProof/>
              </w:rPr>
              <w:t>（</w:t>
            </w:r>
            <w:r w:rsidRPr="00CF7379">
              <w:rPr>
                <w:rStyle w:val="ae"/>
                <w:noProof/>
              </w:rPr>
              <w:t>MAB</w:t>
            </w:r>
            <w:r w:rsidRPr="00CF7379">
              <w:rPr>
                <w:rStyle w:val="ae"/>
                <w:noProof/>
              </w:rPr>
              <w:t>）（</w:t>
            </w:r>
            <w:r w:rsidRPr="00CF7379">
              <w:rPr>
                <w:rStyle w:val="ae"/>
                <w:noProof/>
              </w:rPr>
              <w:t>PBOC3.0</w:t>
            </w:r>
            <w:r w:rsidRPr="00CF7379">
              <w:rPr>
                <w:rStyle w:val="ae"/>
                <w:noProof/>
              </w:rPr>
              <w:t>方式）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Pr="00CF7379">
              <w:rPr>
                <w:rStyle w:val="ae"/>
                <w:noProof/>
              </w:rPr>
              <w:t>8.5</w:t>
            </w:r>
            <w:r w:rsidRPr="00CF7379">
              <w:rPr>
                <w:rStyle w:val="ae"/>
                <w:noProof/>
              </w:rPr>
              <w:t>对大消息生成</w:t>
            </w:r>
            <w:r w:rsidRPr="00CF7379">
              <w:rPr>
                <w:rStyle w:val="ae"/>
                <w:noProof/>
              </w:rPr>
              <w:t>MAC</w:t>
            </w:r>
            <w:r w:rsidRPr="00CF7379">
              <w:rPr>
                <w:rStyle w:val="ae"/>
                <w:noProof/>
              </w:rPr>
              <w:t>（</w:t>
            </w:r>
            <w:r w:rsidRPr="00CF7379">
              <w:rPr>
                <w:rStyle w:val="ae"/>
                <w:noProof/>
              </w:rPr>
              <w:t>MAB</w:t>
            </w:r>
            <w:r w:rsidRPr="00CF7379">
              <w:rPr>
                <w:rStyle w:val="ae"/>
                <w:noProof/>
              </w:rPr>
              <w:t>）（</w:t>
            </w:r>
            <w:r w:rsidRPr="00CF7379">
              <w:rPr>
                <w:rStyle w:val="ae"/>
                <w:noProof/>
              </w:rPr>
              <w:t>PBOC3.0</w:t>
            </w:r>
            <w:r w:rsidRPr="00CF7379">
              <w:rPr>
                <w:rStyle w:val="ae"/>
                <w:noProof/>
              </w:rPr>
              <w:t>方式）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Pr="00CF7379">
              <w:rPr>
                <w:rStyle w:val="ae"/>
                <w:noProof/>
              </w:rPr>
              <w:t>九、数据加解密指令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Pr="00CF7379">
              <w:rPr>
                <w:rStyle w:val="ae"/>
                <w:noProof/>
              </w:rPr>
              <w:t xml:space="preserve">9.1 </w:t>
            </w:r>
            <w:r w:rsidRPr="00CF7379">
              <w:rPr>
                <w:rStyle w:val="ae"/>
                <w:noProof/>
              </w:rPr>
              <w:t>加解密数据（</w:t>
            </w:r>
            <w:r w:rsidRPr="00CF7379">
              <w:rPr>
                <w:rStyle w:val="ae"/>
                <w:noProof/>
              </w:rPr>
              <w:t>E0</w:t>
            </w:r>
            <w:r w:rsidRPr="00CF7379">
              <w:rPr>
                <w:rStyle w:val="ae"/>
                <w:noProof/>
              </w:rPr>
              <w:t>）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Pr="00CF7379">
              <w:rPr>
                <w:rStyle w:val="ae"/>
                <w:noProof/>
              </w:rPr>
              <w:t xml:space="preserve">9.2 </w:t>
            </w:r>
            <w:r w:rsidRPr="00CF7379">
              <w:rPr>
                <w:rStyle w:val="ae"/>
                <w:noProof/>
              </w:rPr>
              <w:t>数据转加密指令</w:t>
            </w:r>
            <w:r w:rsidRPr="00CF7379">
              <w:rPr>
                <w:rStyle w:val="ae"/>
                <w:noProof/>
              </w:rPr>
              <w:t>(Y0)(=)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Pr="00CF7379">
              <w:rPr>
                <w:rStyle w:val="ae"/>
                <w:noProof/>
              </w:rPr>
              <w:t xml:space="preserve">9.3 </w:t>
            </w:r>
            <w:r w:rsidRPr="00CF7379">
              <w:rPr>
                <w:rStyle w:val="ae"/>
                <w:noProof/>
              </w:rPr>
              <w:t>加解密数据（</w:t>
            </w:r>
            <w:r w:rsidRPr="00CF7379">
              <w:rPr>
                <w:rStyle w:val="ae"/>
                <w:noProof/>
              </w:rPr>
              <w:t>E1</w:t>
            </w:r>
            <w:r w:rsidRPr="00CF7379">
              <w:rPr>
                <w:rStyle w:val="ae"/>
                <w:noProof/>
              </w:rPr>
              <w:t>）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Pr="00CF7379">
              <w:rPr>
                <w:rStyle w:val="ae"/>
                <w:noProof/>
              </w:rPr>
              <w:t>十、用户存储支持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Pr="00CF7379">
              <w:rPr>
                <w:rStyle w:val="ae"/>
                <w:noProof/>
              </w:rPr>
              <w:t>10.1</w:t>
            </w:r>
            <w:r w:rsidRPr="00CF7379">
              <w:rPr>
                <w:rStyle w:val="ae"/>
                <w:noProof/>
              </w:rPr>
              <w:t>装载对称密钥至用户存储区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Pr="00CF7379">
              <w:rPr>
                <w:rStyle w:val="ae"/>
                <w:noProof/>
              </w:rPr>
              <w:t>10.2</w:t>
            </w:r>
            <w:r w:rsidRPr="00CF7379">
              <w:rPr>
                <w:rStyle w:val="ae"/>
                <w:noProof/>
              </w:rPr>
              <w:t>从用户存储区读取对称密钥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Pr="00CF7379">
              <w:rPr>
                <w:rStyle w:val="ae"/>
                <w:noProof/>
              </w:rPr>
              <w:t>10.3</w:t>
            </w:r>
            <w:r w:rsidRPr="00CF7379">
              <w:rPr>
                <w:rStyle w:val="ae"/>
                <w:noProof/>
              </w:rPr>
              <w:t>更新对称密钥至用户存储区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Pr="00CF7379">
              <w:rPr>
                <w:rStyle w:val="ae"/>
                <w:noProof/>
              </w:rPr>
              <w:t>十五、公钥体系指令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Pr="00CF7379">
              <w:rPr>
                <w:rStyle w:val="ae"/>
                <w:noProof/>
              </w:rPr>
              <w:t>15.1</w:t>
            </w:r>
            <w:r w:rsidRPr="00CF7379">
              <w:rPr>
                <w:rStyle w:val="ae"/>
                <w:noProof/>
              </w:rPr>
              <w:t>公钥加密指令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Pr="00CF7379">
              <w:rPr>
                <w:rStyle w:val="ae"/>
                <w:noProof/>
              </w:rPr>
              <w:t>15.2</w:t>
            </w:r>
            <w:r w:rsidRPr="00CF7379">
              <w:rPr>
                <w:rStyle w:val="ae"/>
                <w:noProof/>
              </w:rPr>
              <w:t>私钥解密指令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Pr="00CF7379">
              <w:rPr>
                <w:rStyle w:val="ae"/>
                <w:noProof/>
              </w:rPr>
              <w:t>15.3</w:t>
            </w:r>
            <w:r w:rsidRPr="00CF7379">
              <w:rPr>
                <w:rStyle w:val="ae"/>
                <w:noProof/>
              </w:rPr>
              <w:t>私钥加密指令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？</w:t>
            </w:r>
            <w:r w:rsidRPr="00CF7379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Pr="00CF7379">
              <w:rPr>
                <w:rStyle w:val="ae"/>
                <w:noProof/>
              </w:rPr>
              <w:t>15.4</w:t>
            </w:r>
            <w:r w:rsidRPr="00CF7379">
              <w:rPr>
                <w:rStyle w:val="ae"/>
                <w:noProof/>
              </w:rPr>
              <w:t>公钥解密指令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？</w:t>
            </w:r>
            <w:r w:rsidRPr="00CF7379">
              <w:rPr>
                <w:rStyle w:val="ae"/>
                <w:noProof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Pr="00CF7379">
              <w:rPr>
                <w:rStyle w:val="ae"/>
                <w:noProof/>
              </w:rPr>
              <w:t>15.5 RSA</w:t>
            </w:r>
            <w:r w:rsidRPr="00CF7379">
              <w:rPr>
                <w:rStyle w:val="ae"/>
                <w:noProof/>
              </w:rPr>
              <w:t>私钥签名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Pr="00CF7379">
              <w:rPr>
                <w:rStyle w:val="ae"/>
                <w:noProof/>
              </w:rPr>
              <w:t>15.6 RSA</w:t>
            </w:r>
            <w:r w:rsidRPr="00CF7379">
              <w:rPr>
                <w:rStyle w:val="ae"/>
                <w:noProof/>
              </w:rPr>
              <w:t>验证签名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Pr="00CF7379">
              <w:rPr>
                <w:rStyle w:val="ae"/>
                <w:noProof/>
              </w:rPr>
              <w:t>15.7</w:t>
            </w:r>
            <w:r w:rsidRPr="00CF7379">
              <w:rPr>
                <w:rStyle w:val="ae"/>
                <w:noProof/>
              </w:rPr>
              <w:t>计算</w:t>
            </w:r>
            <w:r w:rsidRPr="00CF7379">
              <w:rPr>
                <w:rStyle w:val="ae"/>
                <w:noProof/>
              </w:rPr>
              <w:t>HASH</w:t>
            </w:r>
            <w:r w:rsidRPr="00CF7379">
              <w:rPr>
                <w:rStyle w:val="ae"/>
                <w:noProof/>
              </w:rPr>
              <w:t>散列值</w:t>
            </w:r>
            <w:r w:rsidRPr="00CF7379">
              <w:rPr>
                <w:rStyle w:val="ae"/>
                <w:noProof/>
              </w:rPr>
              <w:t>(MD5\SHA1\SHA256)(+)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Pr="00CF7379">
              <w:rPr>
                <w:rStyle w:val="ae"/>
                <w:noProof/>
              </w:rPr>
              <w:t>十六、会话密钥协商指令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Pr="00CF7379">
              <w:rPr>
                <w:rStyle w:val="ae"/>
                <w:noProof/>
              </w:rPr>
              <w:t>16.1 RSA</w:t>
            </w:r>
            <w:r w:rsidRPr="00CF7379">
              <w:rPr>
                <w:rStyle w:val="ae"/>
                <w:noProof/>
              </w:rPr>
              <w:t>、</w:t>
            </w:r>
            <w:r w:rsidRPr="00CF7379">
              <w:rPr>
                <w:rStyle w:val="ae"/>
                <w:noProof/>
              </w:rPr>
              <w:t>SM2</w:t>
            </w:r>
            <w:r w:rsidRPr="00CF7379">
              <w:rPr>
                <w:rStyle w:val="ae"/>
                <w:noProof/>
              </w:rPr>
              <w:t>非对称密钥产生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Pr="00CF7379">
              <w:rPr>
                <w:rStyle w:val="ae"/>
                <w:noProof/>
              </w:rPr>
              <w:t>16.2</w:t>
            </w:r>
            <w:r w:rsidRPr="00CF7379">
              <w:rPr>
                <w:rStyle w:val="ae"/>
                <w:noProof/>
              </w:rPr>
              <w:t>产生随机密钥，由公钥加密并且以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加密输出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Pr="00CF7379">
              <w:rPr>
                <w:rStyle w:val="ae"/>
                <w:noProof/>
              </w:rPr>
              <w:t>16.3</w:t>
            </w:r>
            <w:r w:rsidRPr="00CF7379">
              <w:rPr>
                <w:rStyle w:val="ae"/>
                <w:noProof/>
              </w:rPr>
              <w:t>由私钥解密随机密钥并以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加密输出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Pr="00CF7379">
              <w:rPr>
                <w:rStyle w:val="ae"/>
                <w:noProof/>
              </w:rPr>
              <w:t xml:space="preserve">16.4 </w:t>
            </w:r>
            <w:r w:rsidRPr="00CF7379">
              <w:rPr>
                <w:rStyle w:val="ae"/>
                <w:noProof/>
              </w:rPr>
              <w:t>加解密数据（</w:t>
            </w:r>
            <w:r w:rsidRPr="00CF7379">
              <w:rPr>
                <w:rStyle w:val="ae"/>
                <w:noProof/>
              </w:rPr>
              <w:t>E0/E1</w:t>
            </w:r>
            <w:r w:rsidRPr="00CF7379">
              <w:rPr>
                <w:rStyle w:val="ae"/>
                <w:noProof/>
              </w:rPr>
              <w:t>）</w:t>
            </w:r>
            <w:r w:rsidRPr="00CF7379">
              <w:rPr>
                <w:rStyle w:val="ae"/>
                <w:noProof/>
              </w:rPr>
              <w:t>(*)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Pr="00CF7379">
              <w:rPr>
                <w:rStyle w:val="ae"/>
                <w:noProof/>
              </w:rPr>
              <w:t>16.5 SM2</w:t>
            </w:r>
            <w:r w:rsidRPr="00CF7379">
              <w:rPr>
                <w:rStyle w:val="ae"/>
                <w:noProof/>
              </w:rPr>
              <w:t>私钥签名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Pr="00CF7379">
              <w:rPr>
                <w:rStyle w:val="ae"/>
                <w:noProof/>
              </w:rPr>
              <w:t>16.6 SM2</w:t>
            </w:r>
            <w:r w:rsidRPr="00CF7379">
              <w:rPr>
                <w:rStyle w:val="ae"/>
                <w:noProof/>
              </w:rPr>
              <w:t>公钥验签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Pr="00CF7379">
              <w:rPr>
                <w:rStyle w:val="ae"/>
                <w:noProof/>
              </w:rPr>
              <w:t xml:space="preserve">16.6 </w:t>
            </w:r>
            <w:r w:rsidRPr="00CF7379">
              <w:rPr>
                <w:rStyle w:val="ae"/>
                <w:noProof/>
              </w:rPr>
              <w:t>计算</w:t>
            </w:r>
            <w:r w:rsidRPr="00CF7379">
              <w:rPr>
                <w:rStyle w:val="ae"/>
                <w:noProof/>
              </w:rPr>
              <w:t>SM3</w:t>
            </w:r>
            <w:r w:rsidRPr="00CF7379">
              <w:rPr>
                <w:rStyle w:val="ae"/>
                <w:noProof/>
              </w:rPr>
              <w:t>散列值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Pr="00CF7379">
              <w:rPr>
                <w:rStyle w:val="ae"/>
                <w:noProof/>
              </w:rPr>
              <w:t>16.7 LMK</w:t>
            </w:r>
            <w:r w:rsidRPr="00CF7379">
              <w:rPr>
                <w:rStyle w:val="ae"/>
                <w:noProof/>
              </w:rPr>
              <w:t>加密密钥转公钥加密输出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Pr="00CF7379">
              <w:rPr>
                <w:rStyle w:val="ae"/>
                <w:noProof/>
              </w:rPr>
              <w:t>16.8 ECC</w:t>
            </w:r>
            <w:r w:rsidRPr="00CF7379">
              <w:rPr>
                <w:rStyle w:val="ae"/>
                <w:noProof/>
              </w:rPr>
              <w:t>密钥生成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Pr="00CF7379">
              <w:rPr>
                <w:rStyle w:val="ae"/>
                <w:noProof/>
              </w:rPr>
              <w:t xml:space="preserve">16.9 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-ECC</w:t>
            </w:r>
            <w:r w:rsidRPr="00CF7379">
              <w:rPr>
                <w:rStyle w:val="ae"/>
                <w:noProof/>
              </w:rPr>
              <w:t>私钥签名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Pr="00CF7379">
              <w:rPr>
                <w:rStyle w:val="ae"/>
                <w:noProof/>
              </w:rPr>
              <w:t xml:space="preserve">16.6 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-ECC</w:t>
            </w:r>
            <w:r w:rsidRPr="00CF7379">
              <w:rPr>
                <w:rStyle w:val="ae"/>
                <w:noProof/>
              </w:rPr>
              <w:t>公钥验签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Pr="00CF7379">
              <w:rPr>
                <w:rStyle w:val="ae"/>
                <w:noProof/>
              </w:rPr>
              <w:t>十七、数码科技应用指令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Pr="00CF7379">
              <w:rPr>
                <w:rStyle w:val="ae"/>
                <w:noProof/>
              </w:rPr>
              <w:t>17.1</w:t>
            </w:r>
            <w:r w:rsidRPr="00CF7379">
              <w:rPr>
                <w:rStyle w:val="ae"/>
                <w:noProof/>
              </w:rPr>
              <w:t>生成对称密钥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见</w:t>
            </w:r>
            <w:r w:rsidRPr="00CF7379">
              <w:rPr>
                <w:rStyle w:val="ae"/>
                <w:noProof/>
              </w:rPr>
              <w:t>1.1,</w:t>
            </w:r>
            <w:r w:rsidRPr="00CF7379">
              <w:rPr>
                <w:rStyle w:val="ae"/>
                <w:noProof/>
              </w:rPr>
              <w:t>固定密钥类型为</w:t>
            </w:r>
            <w:r w:rsidRPr="00CF7379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Pr="00CF7379">
              <w:rPr>
                <w:rStyle w:val="ae"/>
                <w:noProof/>
              </w:rPr>
              <w:t>17.2</w:t>
            </w:r>
            <w:r w:rsidRPr="00CF7379">
              <w:rPr>
                <w:rStyle w:val="ae"/>
                <w:noProof/>
              </w:rPr>
              <w:t>数据加解密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见</w:t>
            </w:r>
            <w:r w:rsidRPr="00CF7379">
              <w:rPr>
                <w:rStyle w:val="ae"/>
                <w:noProof/>
              </w:rPr>
              <w:t>9.1</w:t>
            </w:r>
            <w:r w:rsidRPr="00CF7379">
              <w:rPr>
                <w:rStyle w:val="ae"/>
                <w:noProof/>
              </w:rPr>
              <w:t>，增加密钥类型</w:t>
            </w:r>
            <w:r w:rsidRPr="00CF7379">
              <w:rPr>
                <w:rStyle w:val="ae"/>
                <w:noProof/>
              </w:rPr>
              <w:t>2,</w:t>
            </w:r>
            <w:r w:rsidRPr="00CF7379">
              <w:rPr>
                <w:rStyle w:val="ae"/>
                <w:noProof/>
              </w:rPr>
              <w:t>密钥类型为</w:t>
            </w:r>
            <w:r w:rsidRPr="00CF7379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Pr="00CF7379">
              <w:rPr>
                <w:rStyle w:val="ae"/>
                <w:noProof/>
              </w:rPr>
              <w:t>17.3 MAC</w:t>
            </w:r>
            <w:r w:rsidRPr="00CF7379">
              <w:rPr>
                <w:rStyle w:val="ae"/>
                <w:noProof/>
              </w:rPr>
              <w:t>计算和验证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见</w:t>
            </w:r>
            <w:r w:rsidRPr="00CF7379">
              <w:rPr>
                <w:rStyle w:val="ae"/>
                <w:noProof/>
              </w:rPr>
              <w:t>8.3</w:t>
            </w:r>
            <w:r w:rsidRPr="00CF7379">
              <w:rPr>
                <w:rStyle w:val="ae"/>
                <w:noProof/>
              </w:rPr>
              <w:t>，增加密钥类型</w:t>
            </w:r>
            <w:r w:rsidRPr="00CF7379">
              <w:rPr>
                <w:rStyle w:val="ae"/>
                <w:noProof/>
              </w:rPr>
              <w:t>2,</w:t>
            </w:r>
            <w:r w:rsidRPr="00CF7379">
              <w:rPr>
                <w:rStyle w:val="ae"/>
                <w:noProof/>
              </w:rPr>
              <w:t>密钥类型为</w:t>
            </w:r>
            <w:r w:rsidRPr="00CF7379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Pr="00CF7379">
              <w:rPr>
                <w:rStyle w:val="ae"/>
                <w:noProof/>
              </w:rPr>
              <w:t>17.4</w:t>
            </w:r>
            <w:r w:rsidRPr="00CF7379">
              <w:rPr>
                <w:rStyle w:val="ae"/>
                <w:noProof/>
              </w:rPr>
              <w:t>数据转加密指令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见</w:t>
            </w:r>
            <w:r w:rsidRPr="00CF7379">
              <w:rPr>
                <w:rStyle w:val="ae"/>
                <w:noProof/>
              </w:rPr>
              <w:t>9.2</w:t>
            </w:r>
            <w:r w:rsidRPr="00CF7379">
              <w:rPr>
                <w:rStyle w:val="ae"/>
                <w:noProof/>
              </w:rPr>
              <w:t>，固定源密钥类型和目的密钥类型为</w:t>
            </w:r>
            <w:r w:rsidRPr="00CF7379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Pr="00CF7379">
              <w:rPr>
                <w:rStyle w:val="ae"/>
                <w:noProof/>
              </w:rPr>
              <w:t>17.5</w:t>
            </w:r>
            <w:r w:rsidRPr="00CF7379">
              <w:rPr>
                <w:rStyle w:val="ae"/>
                <w:noProof/>
              </w:rPr>
              <w:t>合成应用密钥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见</w:t>
            </w:r>
            <w:r w:rsidRPr="00CF7379">
              <w:rPr>
                <w:rStyle w:val="ae"/>
                <w:noProof/>
              </w:rPr>
              <w:t>1.8</w:t>
            </w:r>
            <w:r w:rsidRPr="00CF7379">
              <w:rPr>
                <w:rStyle w:val="ae"/>
                <w:noProof/>
              </w:rPr>
              <w:t>，固定密钥类型为</w:t>
            </w:r>
            <w:r w:rsidRPr="00CF7379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Pr="00CF7379">
              <w:rPr>
                <w:rStyle w:val="ae"/>
                <w:noProof/>
              </w:rPr>
              <w:t>17.6 ZMK</w:t>
            </w:r>
            <w:r w:rsidRPr="00CF7379">
              <w:rPr>
                <w:rStyle w:val="ae"/>
                <w:noProof/>
              </w:rPr>
              <w:t>到</w:t>
            </w:r>
            <w:r w:rsidRPr="00CF7379">
              <w:rPr>
                <w:rStyle w:val="ae"/>
                <w:noProof/>
              </w:rPr>
              <w:t>LMK</w:t>
            </w:r>
            <w:r w:rsidRPr="00CF7379">
              <w:rPr>
                <w:rStyle w:val="ae"/>
                <w:noProof/>
              </w:rPr>
              <w:t>转加密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见</w:t>
            </w:r>
            <w:r w:rsidRPr="00CF7379">
              <w:rPr>
                <w:rStyle w:val="ae"/>
                <w:noProof/>
              </w:rPr>
              <w:t>1.5</w:t>
            </w:r>
            <w:r w:rsidRPr="00CF7379">
              <w:rPr>
                <w:rStyle w:val="ae"/>
                <w:noProof/>
              </w:rPr>
              <w:t>，固定密钥类型为</w:t>
            </w:r>
            <w:r w:rsidRPr="00CF7379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Pr="00CF7379">
              <w:rPr>
                <w:rStyle w:val="ae"/>
                <w:noProof/>
              </w:rPr>
              <w:t>17.7 LMK</w:t>
            </w:r>
            <w:r w:rsidRPr="00CF7379">
              <w:rPr>
                <w:rStyle w:val="ae"/>
                <w:noProof/>
              </w:rPr>
              <w:t>到</w:t>
            </w:r>
            <w:r w:rsidRPr="00CF7379">
              <w:rPr>
                <w:rStyle w:val="ae"/>
                <w:noProof/>
              </w:rPr>
              <w:t>ZMK</w:t>
            </w:r>
            <w:r w:rsidRPr="00CF7379">
              <w:rPr>
                <w:rStyle w:val="ae"/>
                <w:noProof/>
              </w:rPr>
              <w:t>转加密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见</w:t>
            </w:r>
            <w:r w:rsidRPr="00CF7379">
              <w:rPr>
                <w:rStyle w:val="ae"/>
                <w:noProof/>
              </w:rPr>
              <w:t>1.6</w:t>
            </w:r>
            <w:r w:rsidRPr="00CF7379">
              <w:rPr>
                <w:rStyle w:val="ae"/>
                <w:noProof/>
              </w:rPr>
              <w:t>，固定密钥类型为</w:t>
            </w:r>
            <w:r w:rsidRPr="00CF7379">
              <w:rPr>
                <w:rStyle w:val="ae"/>
                <w:noProof/>
              </w:rPr>
              <w:t>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Pr="00CF7379">
              <w:rPr>
                <w:rStyle w:val="ae"/>
                <w:noProof/>
              </w:rPr>
              <w:t xml:space="preserve">17.8 </w:t>
            </w:r>
            <w:r w:rsidRPr="00CF7379">
              <w:rPr>
                <w:rStyle w:val="ae"/>
                <w:noProof/>
              </w:rPr>
              <w:t>获取传输保护密钥（</w:t>
            </w:r>
            <w:r w:rsidRPr="00CF7379">
              <w:rPr>
                <w:rStyle w:val="ae"/>
                <w:noProof/>
              </w:rPr>
              <w:t>+</w:t>
            </w:r>
            <w:r w:rsidRPr="00CF7379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Pr="00CF7379">
              <w:rPr>
                <w:rStyle w:val="ae"/>
                <w:noProof/>
              </w:rPr>
              <w:t xml:space="preserve">17.9 </w:t>
            </w:r>
            <w:r w:rsidRPr="00CF7379">
              <w:rPr>
                <w:rStyle w:val="ae"/>
                <w:noProof/>
              </w:rPr>
              <w:t>角色认证（</w:t>
            </w:r>
            <w:r w:rsidRPr="00CF7379">
              <w:rPr>
                <w:rStyle w:val="ae"/>
                <w:noProof/>
              </w:rPr>
              <w:t>+</w:t>
            </w:r>
            <w:r w:rsidRPr="00CF7379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Pr="00CF7379">
              <w:rPr>
                <w:rStyle w:val="ae"/>
                <w:noProof/>
              </w:rPr>
              <w:t xml:space="preserve">17.10 </w:t>
            </w:r>
            <w:r w:rsidRPr="00CF7379">
              <w:rPr>
                <w:rStyle w:val="ae"/>
                <w:noProof/>
              </w:rPr>
              <w:t>获取随机数</w:t>
            </w:r>
            <w:r w:rsidRPr="00CF7379">
              <w:rPr>
                <w:rStyle w:val="ae"/>
                <w:noProof/>
              </w:rPr>
              <w:t>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Pr="00CF7379">
              <w:rPr>
                <w:rStyle w:val="ae"/>
                <w:noProof/>
              </w:rPr>
              <w:t xml:space="preserve">17.11 </w:t>
            </w:r>
            <w:r w:rsidRPr="00CF7379">
              <w:rPr>
                <w:rStyle w:val="ae"/>
                <w:noProof/>
              </w:rPr>
              <w:t>获取应用密钥明文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Pr="00CF7379">
              <w:rPr>
                <w:rStyle w:val="ae"/>
                <w:noProof/>
              </w:rPr>
              <w:t>十八、</w:t>
            </w:r>
            <w:r w:rsidRPr="00CF7379">
              <w:rPr>
                <w:rStyle w:val="ae"/>
                <w:noProof/>
              </w:rPr>
              <w:t>SJJ1111</w:t>
            </w:r>
            <w:r w:rsidRPr="00CF7379">
              <w:rPr>
                <w:rStyle w:val="ae"/>
                <w:noProof/>
              </w:rPr>
              <w:t>密押机兼容指令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Pr="00CF7379">
              <w:rPr>
                <w:rStyle w:val="ae"/>
                <w:noProof/>
              </w:rPr>
              <w:t>18.1</w:t>
            </w:r>
            <w:r w:rsidRPr="00CF7379">
              <w:rPr>
                <w:rStyle w:val="ae"/>
                <w:noProof/>
              </w:rPr>
              <w:t>加押指令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Pr="00CF7379">
              <w:rPr>
                <w:rStyle w:val="ae"/>
                <w:noProof/>
              </w:rPr>
              <w:t>18.2</w:t>
            </w:r>
            <w:r w:rsidRPr="00CF7379">
              <w:rPr>
                <w:rStyle w:val="ae"/>
                <w:noProof/>
              </w:rPr>
              <w:t>核押指令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Pr="00CF7379">
              <w:rPr>
                <w:rStyle w:val="ae"/>
                <w:noProof/>
              </w:rPr>
              <w:t>18.3</w:t>
            </w:r>
            <w:r w:rsidRPr="00CF7379">
              <w:rPr>
                <w:rStyle w:val="ae"/>
                <w:noProof/>
              </w:rPr>
              <w:t>加解密指令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Pr="00CF7379">
              <w:rPr>
                <w:rStyle w:val="ae"/>
                <w:noProof/>
              </w:rPr>
              <w:t>18.4</w:t>
            </w:r>
            <w:r w:rsidRPr="00CF7379">
              <w:rPr>
                <w:rStyle w:val="ae"/>
                <w:noProof/>
              </w:rPr>
              <w:t>转加密指令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Pr="00CF7379">
              <w:rPr>
                <w:rStyle w:val="ae"/>
                <w:noProof/>
              </w:rPr>
              <w:t>18.5 PIN</w:t>
            </w:r>
            <w:r w:rsidRPr="00CF7379">
              <w:rPr>
                <w:rStyle w:val="ae"/>
                <w:noProof/>
              </w:rPr>
              <w:t>加解密指令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Pr="00CF7379">
              <w:rPr>
                <w:rStyle w:val="ae"/>
                <w:noProof/>
              </w:rPr>
              <w:t>18.6 PIN</w:t>
            </w:r>
            <w:r w:rsidRPr="00CF7379">
              <w:rPr>
                <w:rStyle w:val="ae"/>
                <w:noProof/>
              </w:rPr>
              <w:t>转加密指令</w:t>
            </w:r>
            <w:r w:rsidRPr="00CF7379">
              <w:rPr>
                <w:rStyle w:val="ae"/>
                <w:noProof/>
              </w:rPr>
              <w:t>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Pr="00CF7379">
              <w:rPr>
                <w:rStyle w:val="ae"/>
                <w:noProof/>
              </w:rPr>
              <w:t>十九、黄金交易所新增指令</w:t>
            </w:r>
            <w:r w:rsidRPr="00CF7379">
              <w:rPr>
                <w:rStyle w:val="ae"/>
                <w:noProof/>
              </w:rPr>
              <w:t>(20171108)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Pr="00CF7379">
              <w:rPr>
                <w:rStyle w:val="ae"/>
                <w:noProof/>
              </w:rPr>
              <w:t>19.1</w:t>
            </w:r>
            <w:r w:rsidRPr="00CF7379">
              <w:rPr>
                <w:rStyle w:val="ae"/>
                <w:noProof/>
              </w:rPr>
              <w:t>解密数据并由公钥加密输出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Pr="00CF7379">
              <w:rPr>
                <w:rStyle w:val="ae"/>
                <w:noProof/>
              </w:rPr>
              <w:t>19.2</w:t>
            </w:r>
            <w:r w:rsidRPr="00CF7379">
              <w:rPr>
                <w:rStyle w:val="ae"/>
                <w:noProof/>
              </w:rPr>
              <w:t>由私钥解密密文数据并经过</w:t>
            </w:r>
            <w:r w:rsidRPr="00CF7379">
              <w:rPr>
                <w:rStyle w:val="ae"/>
                <w:noProof/>
              </w:rPr>
              <w:t>DEK</w:t>
            </w:r>
            <w:r w:rsidRPr="00CF7379">
              <w:rPr>
                <w:rStyle w:val="ae"/>
                <w:noProof/>
              </w:rPr>
              <w:t>加密后输出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Pr="00CF7379">
              <w:rPr>
                <w:rStyle w:val="ae"/>
                <w:noProof/>
              </w:rPr>
              <w:t>二十、网联业务指令</w:t>
            </w:r>
            <w:r w:rsidRPr="00CF7379">
              <w:rPr>
                <w:rStyle w:val="ae"/>
                <w:noProof/>
              </w:rPr>
              <w:t>(20171108)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Pr="00CF7379">
              <w:rPr>
                <w:rStyle w:val="ae"/>
                <w:noProof/>
              </w:rPr>
              <w:t>20.1</w:t>
            </w:r>
            <w:r w:rsidRPr="00CF7379">
              <w:rPr>
                <w:rStyle w:val="ae"/>
                <w:noProof/>
              </w:rPr>
              <w:t>生成数字信封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Pr="00CF7379">
              <w:rPr>
                <w:rStyle w:val="ae"/>
                <w:noProof/>
              </w:rPr>
              <w:t>20.2</w:t>
            </w:r>
            <w:r w:rsidRPr="00CF7379">
              <w:rPr>
                <w:rStyle w:val="ae"/>
                <w:noProof/>
              </w:rPr>
              <w:t>解密数字信封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Pr="00CF7379">
              <w:rPr>
                <w:rStyle w:val="ae"/>
                <w:noProof/>
              </w:rPr>
              <w:t>20.3</w:t>
            </w:r>
            <w:r w:rsidRPr="00CF7379">
              <w:rPr>
                <w:rStyle w:val="ae"/>
                <w:noProof/>
              </w:rPr>
              <w:t>生成数字签名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Pr="00CF7379">
              <w:rPr>
                <w:rStyle w:val="ae"/>
                <w:noProof/>
              </w:rPr>
              <w:t xml:space="preserve">20.4 </w:t>
            </w:r>
            <w:r w:rsidRPr="00CF7379">
              <w:rPr>
                <w:rStyle w:val="ae"/>
                <w:noProof/>
              </w:rPr>
              <w:t>验证数字签名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Pr="00CF7379">
              <w:rPr>
                <w:rStyle w:val="ae"/>
                <w:noProof/>
              </w:rPr>
              <w:t xml:space="preserve">20.5 </w:t>
            </w:r>
            <w:r w:rsidRPr="00CF7379">
              <w:rPr>
                <w:rStyle w:val="ae"/>
                <w:noProof/>
              </w:rPr>
              <w:t>获取证书序号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Pr="00CF7379">
              <w:rPr>
                <w:rStyle w:val="ae"/>
                <w:noProof/>
              </w:rPr>
              <w:t>二十一、无卡支付业务指令</w:t>
            </w:r>
            <w:r w:rsidRPr="00CF7379">
              <w:rPr>
                <w:rStyle w:val="ae"/>
                <w:noProof/>
              </w:rPr>
              <w:t>(20180326)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Pr="00CF7379">
              <w:rPr>
                <w:rStyle w:val="ae"/>
                <w:noProof/>
              </w:rPr>
              <w:t xml:space="preserve">21.1 </w:t>
            </w:r>
            <w:r w:rsidRPr="00CF7379">
              <w:rPr>
                <w:rStyle w:val="ae"/>
                <w:noProof/>
              </w:rPr>
              <w:t>生成数字签名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Pr="00CF7379">
              <w:rPr>
                <w:rStyle w:val="ae"/>
                <w:noProof/>
              </w:rPr>
              <w:t xml:space="preserve">21.2 </w:t>
            </w:r>
            <w:r w:rsidRPr="00CF7379">
              <w:rPr>
                <w:rStyle w:val="ae"/>
                <w:noProof/>
              </w:rPr>
              <w:t>验证数字签名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Pr="00CF7379">
              <w:rPr>
                <w:rStyle w:val="ae"/>
                <w:noProof/>
              </w:rPr>
              <w:t xml:space="preserve">21.3 </w:t>
            </w:r>
            <w:r w:rsidRPr="00CF7379">
              <w:rPr>
                <w:rStyle w:val="ae"/>
                <w:noProof/>
              </w:rPr>
              <w:t>通过</w:t>
            </w:r>
            <w:r w:rsidRPr="00CF7379">
              <w:rPr>
                <w:rStyle w:val="ae"/>
                <w:noProof/>
              </w:rPr>
              <w:t>DN</w:t>
            </w:r>
            <w:r w:rsidRPr="00CF7379">
              <w:rPr>
                <w:rStyle w:val="ae"/>
                <w:noProof/>
              </w:rPr>
              <w:t>获取证书公钥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Pr="00CF7379">
              <w:rPr>
                <w:rStyle w:val="ae"/>
                <w:noProof/>
              </w:rPr>
              <w:t>二十二、新增指令（高性能支持）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Pr="00CF7379">
              <w:rPr>
                <w:rStyle w:val="ae"/>
                <w:noProof/>
              </w:rPr>
              <w:t>22.1</w:t>
            </w:r>
            <w:r w:rsidRPr="00CF7379">
              <w:rPr>
                <w:rStyle w:val="ae"/>
                <w:noProof/>
              </w:rPr>
              <w:t>计算</w:t>
            </w:r>
            <w:r w:rsidRPr="00CF7379">
              <w:rPr>
                <w:rStyle w:val="ae"/>
                <w:noProof/>
              </w:rPr>
              <w:t>HASH</w:t>
            </w:r>
            <w:r w:rsidRPr="00CF7379">
              <w:rPr>
                <w:rStyle w:val="ae"/>
                <w:noProof/>
              </w:rPr>
              <w:t>散列值</w:t>
            </w:r>
            <w:r w:rsidRPr="00CF7379">
              <w:rPr>
                <w:rStyle w:val="ae"/>
                <w:noProof/>
              </w:rPr>
              <w:t>(HMAC-MD5\SHA1\SHA256)(+)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Pr="00CF7379">
              <w:rPr>
                <w:rStyle w:val="ae"/>
                <w:noProof/>
              </w:rPr>
              <w:t xml:space="preserve">22.2 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-ARPC/ARQC</w:t>
            </w:r>
            <w:r w:rsidRPr="00CF7379">
              <w:rPr>
                <w:rStyle w:val="ae"/>
                <w:noProof/>
              </w:rPr>
              <w:t>的产生或验证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Pr="00CF7379">
              <w:rPr>
                <w:rStyle w:val="ae"/>
                <w:noProof/>
              </w:rPr>
              <w:t>22.3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生成一个</w:t>
            </w:r>
            <w:r w:rsidRPr="00CF7379">
              <w:rPr>
                <w:rStyle w:val="ae"/>
                <w:noProof/>
              </w:rPr>
              <w:t>TAC(=)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Pr="00CF7379">
              <w:rPr>
                <w:rStyle w:val="ae"/>
                <w:noProof/>
              </w:rPr>
              <w:t>二十三、签名验签模块指令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Pr="00CF7379">
              <w:rPr>
                <w:rStyle w:val="ae"/>
                <w:noProof/>
              </w:rPr>
              <w:t>23.1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生成随机数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Pr="00CF7379">
              <w:rPr>
                <w:rStyle w:val="ae"/>
                <w:noProof/>
              </w:rPr>
              <w:t>23.2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获取指定公钥证书的</w:t>
            </w:r>
            <w:r w:rsidRPr="00CF7379">
              <w:rPr>
                <w:rStyle w:val="ae"/>
                <w:noProof/>
              </w:rPr>
              <w:t xml:space="preserve"> DN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Pr="00CF7379">
              <w:rPr>
                <w:rStyle w:val="ae"/>
                <w:noProof/>
              </w:rPr>
              <w:t>23.3</w:t>
            </w:r>
            <w:r w:rsidRPr="00CF7379">
              <w:rPr>
                <w:rStyle w:val="ae"/>
                <w:noProof/>
              </w:rPr>
              <w:t>裸签名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遵循</w:t>
            </w:r>
            <w:r w:rsidRPr="00CF7379">
              <w:rPr>
                <w:rStyle w:val="ae"/>
                <w:noProof/>
              </w:rPr>
              <w:t xml:space="preserve"> PKCS#1)</w:t>
            </w:r>
            <w:r w:rsidRPr="00CF7379">
              <w:rPr>
                <w:rStyle w:val="ae"/>
                <w:noProof/>
              </w:rPr>
              <w:t>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Pr="00CF7379">
              <w:rPr>
                <w:rStyle w:val="ae"/>
                <w:noProof/>
              </w:rPr>
              <w:t>23.4</w:t>
            </w:r>
            <w:r w:rsidRPr="00CF7379">
              <w:rPr>
                <w:rStyle w:val="ae"/>
                <w:noProof/>
              </w:rPr>
              <w:t>裸签验签</w:t>
            </w:r>
            <w:r w:rsidRPr="00CF7379">
              <w:rPr>
                <w:rStyle w:val="ae"/>
                <w:noProof/>
              </w:rPr>
              <w:t>(</w:t>
            </w:r>
            <w:r w:rsidRPr="00CF7379">
              <w:rPr>
                <w:rStyle w:val="ae"/>
                <w:noProof/>
              </w:rPr>
              <w:t>遵循</w:t>
            </w:r>
            <w:r w:rsidRPr="00CF7379">
              <w:rPr>
                <w:rStyle w:val="ae"/>
                <w:noProof/>
              </w:rPr>
              <w:t xml:space="preserve"> PKCS#1)</w:t>
            </w:r>
            <w:r w:rsidRPr="00CF7379">
              <w:rPr>
                <w:rStyle w:val="ae"/>
                <w:noProof/>
              </w:rPr>
              <w:t>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Pr="00CF7379">
              <w:rPr>
                <w:rStyle w:val="ae"/>
                <w:noProof/>
              </w:rPr>
              <w:t>23.5</w:t>
            </w:r>
            <w:r w:rsidRPr="00CF7379">
              <w:rPr>
                <w:rStyle w:val="ae"/>
                <w:noProof/>
              </w:rPr>
              <w:t>带公钥证书的数字签名（遵循</w:t>
            </w:r>
            <w:r w:rsidRPr="00CF7379">
              <w:rPr>
                <w:rStyle w:val="ae"/>
                <w:noProof/>
              </w:rPr>
              <w:t xml:space="preserve"> PKCS#7</w:t>
            </w:r>
            <w:r w:rsidRPr="00CF7379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Pr="00CF7379">
              <w:rPr>
                <w:rStyle w:val="ae"/>
                <w:noProof/>
              </w:rPr>
              <w:t>23.6.1</w:t>
            </w:r>
            <w:r w:rsidRPr="00CF7379">
              <w:rPr>
                <w:rStyle w:val="ae"/>
                <w:noProof/>
              </w:rPr>
              <w:t>带公钥证书的数字签名验签（遵循</w:t>
            </w:r>
            <w:r w:rsidRPr="00CF7379">
              <w:rPr>
                <w:rStyle w:val="ae"/>
                <w:noProof/>
              </w:rPr>
              <w:t xml:space="preserve"> PKCS#7</w:t>
            </w:r>
            <w:r w:rsidRPr="00CF7379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Pr="00CF7379">
              <w:rPr>
                <w:rStyle w:val="ae"/>
                <w:noProof/>
              </w:rPr>
              <w:t>23.6.2</w:t>
            </w:r>
            <w:r w:rsidRPr="00CF7379">
              <w:rPr>
                <w:rStyle w:val="ae"/>
                <w:noProof/>
              </w:rPr>
              <w:t>带公钥证书的数字签名验签（遵循</w:t>
            </w:r>
            <w:r w:rsidRPr="00CF7379">
              <w:rPr>
                <w:rStyle w:val="ae"/>
                <w:noProof/>
              </w:rPr>
              <w:t xml:space="preserve"> PKCS#7</w:t>
            </w:r>
            <w:r w:rsidRPr="00CF7379">
              <w:rPr>
                <w:rStyle w:val="ae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Pr="00CF7379">
              <w:rPr>
                <w:rStyle w:val="ae"/>
                <w:noProof/>
              </w:rPr>
              <w:t>23.7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判断设备中是否存在相应</w:t>
            </w:r>
            <w:r w:rsidRPr="00CF7379">
              <w:rPr>
                <w:rStyle w:val="ae"/>
                <w:noProof/>
              </w:rPr>
              <w:t>DN</w:t>
            </w:r>
            <w:r w:rsidRPr="00CF7379">
              <w:rPr>
                <w:rStyle w:val="ae"/>
                <w:noProof/>
              </w:rPr>
              <w:t>的证书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Pr="00CF7379">
              <w:rPr>
                <w:rStyle w:val="ae"/>
                <w:noProof/>
              </w:rPr>
              <w:t>23.8</w:t>
            </w:r>
            <w:r w:rsidRPr="00CF7379">
              <w:rPr>
                <w:rStyle w:val="ae"/>
                <w:noProof/>
              </w:rPr>
              <w:t>查询所有证书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Pr="00CF7379">
              <w:rPr>
                <w:rStyle w:val="ae"/>
                <w:noProof/>
              </w:rPr>
              <w:t>23.9</w:t>
            </w:r>
            <w:r w:rsidRPr="00CF7379">
              <w:rPr>
                <w:rStyle w:val="ae"/>
                <w:noProof/>
              </w:rPr>
              <w:t>上传指定证书到加密设备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Pr="00CF7379">
              <w:rPr>
                <w:rStyle w:val="ae"/>
                <w:noProof/>
              </w:rPr>
              <w:t>23.10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从加密设备下载指定</w:t>
            </w:r>
            <w:r w:rsidRPr="00CF7379">
              <w:rPr>
                <w:rStyle w:val="ae"/>
                <w:noProof/>
              </w:rPr>
              <w:t xml:space="preserve"> DN </w:t>
            </w:r>
            <w:r w:rsidRPr="00CF7379">
              <w:rPr>
                <w:rStyle w:val="ae"/>
                <w:noProof/>
              </w:rPr>
              <w:t>的公钥证书。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Pr="00CF7379">
              <w:rPr>
                <w:rStyle w:val="ae"/>
                <w:noProof/>
              </w:rPr>
              <w:t>23.11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从加密设备中删除指定</w:t>
            </w:r>
            <w:r w:rsidRPr="00CF7379">
              <w:rPr>
                <w:rStyle w:val="ae"/>
                <w:noProof/>
              </w:rPr>
              <w:t xml:space="preserve"> DN </w:t>
            </w:r>
            <w:r w:rsidRPr="00CF7379">
              <w:rPr>
                <w:rStyle w:val="ae"/>
                <w:noProof/>
              </w:rPr>
              <w:t>的公钥证书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Pr="00CF7379">
              <w:rPr>
                <w:rStyle w:val="ae"/>
                <w:noProof/>
              </w:rPr>
              <w:t>23.19</w:t>
            </w:r>
            <w:r w:rsidRPr="00CF7379">
              <w:rPr>
                <w:rStyle w:val="ae"/>
                <w:noProof/>
              </w:rPr>
              <w:t>带公钥证书的</w:t>
            </w:r>
            <w:r w:rsidRPr="00CF7379">
              <w:rPr>
                <w:rStyle w:val="ae"/>
                <w:noProof/>
              </w:rPr>
              <w:t>PKCS#7</w:t>
            </w:r>
            <w:r w:rsidRPr="00CF7379">
              <w:rPr>
                <w:rStyle w:val="ae"/>
                <w:noProof/>
              </w:rPr>
              <w:t>数字签名（序列号）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Pr="00CF7379">
              <w:rPr>
                <w:rStyle w:val="ae"/>
                <w:noProof/>
              </w:rPr>
              <w:t>二十四、加密机设备监控指令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Pr="00CF7379">
              <w:rPr>
                <w:rStyle w:val="ae"/>
                <w:noProof/>
              </w:rPr>
              <w:t>24.1</w:t>
            </w:r>
            <w:r w:rsidRPr="00CF7379">
              <w:rPr>
                <w:rStyle w:val="ae"/>
                <w:noProof/>
              </w:rPr>
              <w:t>获取加密机</w:t>
            </w:r>
            <w:r w:rsidRPr="00CF7379">
              <w:rPr>
                <w:rStyle w:val="ae"/>
                <w:noProof/>
              </w:rPr>
              <w:t>cpu</w:t>
            </w:r>
            <w:r w:rsidRPr="00CF7379">
              <w:rPr>
                <w:rStyle w:val="ae"/>
                <w:noProof/>
              </w:rPr>
              <w:t>，内存，磁盘使用状况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Pr="00CF7379">
              <w:rPr>
                <w:rStyle w:val="ae"/>
                <w:noProof/>
              </w:rPr>
              <w:t>24.2</w:t>
            </w:r>
            <w:r w:rsidRPr="00CF7379">
              <w:rPr>
                <w:rStyle w:val="ae"/>
                <w:noProof/>
              </w:rPr>
              <w:t>获取加密机设备信息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Pr="00CF7379">
              <w:rPr>
                <w:rStyle w:val="ae"/>
                <w:noProof/>
              </w:rPr>
              <w:t>24.3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授权登录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Pr="00CF7379">
              <w:rPr>
                <w:rStyle w:val="ae"/>
                <w:noProof/>
              </w:rPr>
              <w:t>24.4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修改登录口令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Pr="00CF7379">
              <w:rPr>
                <w:rStyle w:val="ae"/>
                <w:noProof/>
              </w:rPr>
              <w:t>24.5</w:t>
            </w:r>
            <w:r w:rsidRPr="00CF7379">
              <w:rPr>
                <w:rStyle w:val="ae"/>
                <w:noProof/>
              </w:rPr>
              <w:t>没有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存储对象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Pr="00CF7379">
              <w:rPr>
                <w:rStyle w:val="ae"/>
                <w:noProof/>
              </w:rPr>
              <w:t>二十五、新增指令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Pr="00CF7379">
              <w:rPr>
                <w:rStyle w:val="ae"/>
                <w:noProof/>
              </w:rPr>
              <w:t xml:space="preserve">25.1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 xml:space="preserve">-SM2 </w:t>
            </w:r>
            <w:r w:rsidRPr="00CF7379">
              <w:rPr>
                <w:rStyle w:val="ae"/>
                <w:noProof/>
              </w:rPr>
              <w:t>非对称密钥产生和存储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Pr="00CF7379">
              <w:rPr>
                <w:rStyle w:val="ae"/>
                <w:noProof/>
              </w:rPr>
              <w:t xml:space="preserve">25.2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通过密钥加密数据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Pr="00CF7379">
              <w:rPr>
                <w:rStyle w:val="ae"/>
                <w:noProof/>
              </w:rPr>
              <w:t xml:space="preserve">25.3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Pr="00CF7379">
              <w:rPr>
                <w:rStyle w:val="ae"/>
                <w:noProof/>
              </w:rPr>
              <w:t xml:space="preserve">25.4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核压指令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Pr="00CF7379">
              <w:rPr>
                <w:rStyle w:val="ae"/>
                <w:noProof/>
              </w:rPr>
              <w:t xml:space="preserve">25.5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核压指令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Pr="00CF7379">
              <w:rPr>
                <w:rStyle w:val="ae"/>
                <w:noProof/>
              </w:rPr>
              <w:t xml:space="preserve">25.6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用</w:t>
            </w:r>
            <w:r w:rsidRPr="00CF7379">
              <w:rPr>
                <w:rStyle w:val="ae"/>
                <w:noProof/>
              </w:rPr>
              <w:t>DEK</w:t>
            </w:r>
            <w:r w:rsidRPr="00CF7379">
              <w:rPr>
                <w:rStyle w:val="ae"/>
                <w:noProof/>
              </w:rPr>
              <w:t>密钥解密数据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Pr="00CF7379">
              <w:rPr>
                <w:rStyle w:val="ae"/>
                <w:noProof/>
              </w:rPr>
              <w:t xml:space="preserve">25.7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编押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Pr="00CF7379">
              <w:rPr>
                <w:rStyle w:val="ae"/>
                <w:noProof/>
              </w:rPr>
              <w:t xml:space="preserve">25.8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编押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Pr="00CF7379">
              <w:rPr>
                <w:rStyle w:val="ae"/>
                <w:noProof/>
              </w:rPr>
              <w:t xml:space="preserve">25.8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分散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Pr="00CF7379">
              <w:rPr>
                <w:rStyle w:val="ae"/>
                <w:noProof/>
              </w:rPr>
              <w:t xml:space="preserve">25.9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用一把</w:t>
            </w:r>
            <w:r w:rsidRPr="00CF7379">
              <w:rPr>
                <w:rStyle w:val="ae"/>
                <w:noProof/>
              </w:rPr>
              <w:t>DEK</w:t>
            </w:r>
            <w:r w:rsidRPr="00CF7379">
              <w:rPr>
                <w:rStyle w:val="ae"/>
                <w:noProof/>
              </w:rPr>
              <w:t>密钥加密数据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Pr="00CF7379">
              <w:rPr>
                <w:rStyle w:val="ae"/>
                <w:noProof/>
              </w:rPr>
              <w:t xml:space="preserve">25.10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先锋定制特例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生成</w:t>
            </w:r>
            <w:r w:rsidRPr="00CF7379">
              <w:rPr>
                <w:rStyle w:val="ae"/>
                <w:noProof/>
              </w:rPr>
              <w:t>MAC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Pr="00CF7379">
              <w:rPr>
                <w:rStyle w:val="ae"/>
                <w:noProof/>
              </w:rPr>
              <w:t xml:space="preserve">25.11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打印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Pr="00CF7379">
              <w:rPr>
                <w:rStyle w:val="ae"/>
                <w:noProof/>
              </w:rPr>
              <w:t xml:space="preserve">25.12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通过私钥获取公钥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Pr="00CF7379">
              <w:rPr>
                <w:rStyle w:val="ae"/>
                <w:noProof/>
              </w:rPr>
              <w:t xml:space="preserve">25.13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数字信封加密数据</w:t>
            </w:r>
            <w:r w:rsidRPr="00CF7379">
              <w:rPr>
                <w:rStyle w:val="ae"/>
                <w:noProof/>
              </w:rPr>
              <w:t xml:space="preserve">  </w:t>
            </w:r>
            <w:r w:rsidRPr="00CF7379">
              <w:rPr>
                <w:rStyle w:val="ae"/>
                <w:noProof/>
              </w:rPr>
              <w:t>会员定制格式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Pr="00CF7379">
              <w:rPr>
                <w:rStyle w:val="ae"/>
                <w:noProof/>
              </w:rPr>
              <w:t xml:space="preserve">25.14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数字信封加密数据，票价所定制格式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Pr="00CF7379">
              <w:rPr>
                <w:rStyle w:val="ae"/>
                <w:noProof/>
              </w:rPr>
              <w:t xml:space="preserve">25.15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解密数字信封，解密数据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Pr="00CF7379">
              <w:rPr>
                <w:rStyle w:val="ae"/>
                <w:noProof/>
              </w:rPr>
              <w:t xml:space="preserve">25.16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对称加密数据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Pr="00CF7379">
              <w:rPr>
                <w:rStyle w:val="ae"/>
                <w:noProof/>
              </w:rPr>
              <w:t xml:space="preserve">25.17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对称解密数据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Pr="00CF7379">
              <w:rPr>
                <w:rStyle w:val="ae"/>
                <w:noProof/>
              </w:rPr>
              <w:t xml:space="preserve">25.18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设置设备证书信息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Pr="00CF7379">
              <w:rPr>
                <w:rStyle w:val="ae"/>
                <w:noProof/>
              </w:rPr>
              <w:t xml:space="preserve">25.19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更换设备证书信息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Pr="00CF7379">
              <w:rPr>
                <w:rStyle w:val="ae"/>
                <w:noProof/>
              </w:rPr>
              <w:t xml:space="preserve">25.20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查询设备证书信息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Pr="00CF7379">
              <w:rPr>
                <w:rStyle w:val="ae"/>
                <w:noProof/>
              </w:rPr>
              <w:t xml:space="preserve">25.21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设备签名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Pr="00CF7379">
              <w:rPr>
                <w:rStyle w:val="ae"/>
                <w:noProof/>
              </w:rPr>
              <w:t xml:space="preserve">25.22 </w:t>
            </w:r>
            <w:r w:rsidRPr="00CF7379">
              <w:rPr>
                <w:rStyle w:val="ae"/>
                <w:noProof/>
              </w:rPr>
              <w:t>添加</w:t>
            </w:r>
            <w:r w:rsidRPr="00CF7379">
              <w:rPr>
                <w:rStyle w:val="ae"/>
                <w:noProof/>
              </w:rPr>
              <w:t>-token</w:t>
            </w:r>
            <w:r w:rsidRPr="00CF7379">
              <w:rPr>
                <w:rStyle w:val="ae"/>
                <w:noProof/>
              </w:rPr>
              <w:t>导入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Pr="00CF7379">
              <w:rPr>
                <w:rStyle w:val="ae"/>
                <w:noProof/>
              </w:rPr>
              <w:t xml:space="preserve">25.23 </w:t>
            </w:r>
            <w:r w:rsidRPr="00CF7379">
              <w:rPr>
                <w:rStyle w:val="ae"/>
                <w:noProof/>
              </w:rPr>
              <w:t>计算设备认证码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Pr="00CF7379">
              <w:rPr>
                <w:rStyle w:val="ae"/>
                <w:noProof/>
              </w:rPr>
              <w:t>二十六、新增</w:t>
            </w:r>
            <w:r w:rsidRPr="00CF7379">
              <w:rPr>
                <w:rStyle w:val="ae"/>
                <w:noProof/>
              </w:rPr>
              <w:t>-</w:t>
            </w:r>
            <w:r w:rsidRPr="00CF7379">
              <w:rPr>
                <w:rStyle w:val="ae"/>
                <w:noProof/>
              </w:rPr>
              <w:t>中移指令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Pr="00CF7379">
              <w:rPr>
                <w:rStyle w:val="ae"/>
                <w:noProof/>
              </w:rPr>
              <w:t>26.1 (S0)</w:t>
            </w:r>
            <w:r w:rsidRPr="00CF7379">
              <w:rPr>
                <w:rStyle w:val="ae"/>
                <w:noProof/>
              </w:rPr>
              <w:t>对称加密接口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Pr="00CF7379">
              <w:rPr>
                <w:rStyle w:val="ae"/>
                <w:noProof/>
              </w:rPr>
              <w:t>26.2 (S1)</w:t>
            </w:r>
            <w:r w:rsidRPr="00CF7379">
              <w:rPr>
                <w:rStyle w:val="ae"/>
                <w:noProof/>
              </w:rPr>
              <w:t>对称解密接口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Pr="00CF7379">
              <w:rPr>
                <w:rStyle w:val="ae"/>
                <w:noProof/>
              </w:rPr>
              <w:t>26.3 (S2)</w:t>
            </w:r>
            <w:r w:rsidRPr="00CF7379">
              <w:rPr>
                <w:rStyle w:val="ae"/>
                <w:noProof/>
              </w:rPr>
              <w:t>产生</w:t>
            </w:r>
            <w:r w:rsidRPr="00CF7379">
              <w:rPr>
                <w:rStyle w:val="ae"/>
                <w:noProof/>
              </w:rPr>
              <w:t>MAC</w:t>
            </w:r>
            <w:r w:rsidRPr="00CF7379">
              <w:rPr>
                <w:rStyle w:val="ae"/>
                <w:noProof/>
              </w:rPr>
              <w:t>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Pr="00CF7379">
              <w:rPr>
                <w:rStyle w:val="ae"/>
                <w:noProof/>
              </w:rPr>
              <w:t>26.4 (S3)</w:t>
            </w:r>
            <w:r w:rsidRPr="00CF7379">
              <w:rPr>
                <w:rStyle w:val="ae"/>
                <w:noProof/>
              </w:rPr>
              <w:t>尾端</w:t>
            </w:r>
            <w:r w:rsidRPr="00CF7379">
              <w:rPr>
                <w:rStyle w:val="ae"/>
                <w:noProof/>
              </w:rPr>
              <w:t>3DES-CBC</w:t>
            </w:r>
            <w:r w:rsidRPr="00CF7379">
              <w:rPr>
                <w:rStyle w:val="ae"/>
                <w:noProof/>
              </w:rPr>
              <w:t>算法计算</w:t>
            </w:r>
            <w:r w:rsidRPr="00CF7379">
              <w:rPr>
                <w:rStyle w:val="ae"/>
                <w:noProof/>
              </w:rPr>
              <w:t>MAC</w:t>
            </w:r>
            <w:r w:rsidRPr="00CF7379">
              <w:rPr>
                <w:rStyle w:val="ae"/>
                <w:noProof/>
              </w:rPr>
              <w:t>及下一次</w:t>
            </w:r>
            <w:r w:rsidRPr="00CF7379">
              <w:rPr>
                <w:rStyle w:val="ae"/>
                <w:noProof/>
              </w:rPr>
              <w:t>IV</w:t>
            </w:r>
            <w:r w:rsidRPr="00CF7379">
              <w:rPr>
                <w:rStyle w:val="ae"/>
                <w:noProof/>
              </w:rPr>
              <w:t>（内部密钥）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Pr="00CF7379">
              <w:rPr>
                <w:rStyle w:val="ae"/>
                <w:noProof/>
              </w:rPr>
              <w:t>26.5 (S4)</w:t>
            </w:r>
            <w:r w:rsidRPr="00CF7379">
              <w:rPr>
                <w:rStyle w:val="ae"/>
                <w:noProof/>
              </w:rPr>
              <w:t>生成非对称密钥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Pr="00CF7379">
              <w:rPr>
                <w:rStyle w:val="ae"/>
                <w:noProof/>
              </w:rPr>
              <w:t>26.6 (S5)</w:t>
            </w:r>
            <w:r w:rsidRPr="00CF7379">
              <w:rPr>
                <w:rStyle w:val="ae"/>
                <w:noProof/>
              </w:rPr>
              <w:t>签名接口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Pr="00CF7379">
              <w:rPr>
                <w:rStyle w:val="ae"/>
                <w:noProof/>
              </w:rPr>
              <w:t>26.7 (S6)</w:t>
            </w:r>
            <w:r w:rsidRPr="00CF7379">
              <w:rPr>
                <w:rStyle w:val="ae"/>
                <w:noProof/>
              </w:rPr>
              <w:t>验签接口</w:t>
            </w:r>
            <w:r w:rsidRPr="00CF7379">
              <w:rPr>
                <w:rStyle w:val="ae"/>
                <w:noProof/>
              </w:rPr>
              <w:t>——</w:t>
            </w:r>
            <w:r w:rsidRPr="00CF7379">
              <w:rPr>
                <w:rStyle w:val="ae"/>
                <w:noProof/>
              </w:rPr>
              <w:t>（自定义）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Pr="00CF7379">
              <w:rPr>
                <w:rStyle w:val="ae"/>
                <w:noProof/>
              </w:rPr>
              <w:t>26.8 (S7)</w:t>
            </w:r>
            <w:r w:rsidRPr="00CF7379">
              <w:rPr>
                <w:rStyle w:val="ae"/>
                <w:noProof/>
              </w:rPr>
              <w:t>非对称加密接口</w:t>
            </w:r>
            <w:r w:rsidRPr="00CF7379">
              <w:rPr>
                <w:rStyle w:val="ae"/>
                <w:noProof/>
              </w:rPr>
              <w:t>——</w:t>
            </w:r>
            <w:r w:rsidRPr="00CF7379">
              <w:rPr>
                <w:rStyle w:val="ae"/>
                <w:noProof/>
              </w:rPr>
              <w:t>（自定义）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Pr="00CF7379">
              <w:rPr>
                <w:rStyle w:val="ae"/>
                <w:noProof/>
              </w:rPr>
              <w:t>2.1.9 (S8)</w:t>
            </w:r>
            <w:r w:rsidRPr="00CF7379">
              <w:rPr>
                <w:rStyle w:val="ae"/>
                <w:noProof/>
              </w:rPr>
              <w:t>非对称解密接口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Pr="00CF7379">
              <w:rPr>
                <w:rStyle w:val="ae"/>
                <w:noProof/>
              </w:rPr>
              <w:t>26.10 (S9)</w:t>
            </w:r>
            <w:r w:rsidRPr="00CF7379">
              <w:rPr>
                <w:rStyle w:val="ae"/>
                <w:noProof/>
              </w:rPr>
              <w:t>分散导出多个密钥密文并计算校验值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Pr="00CF7379">
              <w:rPr>
                <w:rStyle w:val="ae"/>
                <w:noProof/>
              </w:rPr>
              <w:t>2.1.11 (SA)HTTPS</w:t>
            </w:r>
            <w:r w:rsidRPr="00CF7379">
              <w:rPr>
                <w:rStyle w:val="ae"/>
                <w:noProof/>
              </w:rPr>
              <w:t>密钥协商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Pr="00CF7379">
              <w:rPr>
                <w:rStyle w:val="ae"/>
                <w:noProof/>
              </w:rPr>
              <w:t>26.12 (SB)HTTPS PHash</w:t>
            </w:r>
            <w:r w:rsidRPr="00CF7379">
              <w:rPr>
                <w:rStyle w:val="ae"/>
                <w:noProof/>
              </w:rPr>
              <w:t>算法（外部密钥）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Pr="00CF7379">
              <w:rPr>
                <w:rStyle w:val="ae"/>
                <w:noProof/>
              </w:rPr>
              <w:t>26.13 (SC)</w:t>
            </w:r>
            <w:r w:rsidRPr="00CF7379">
              <w:rPr>
                <w:rStyle w:val="ae"/>
                <w:noProof/>
              </w:rPr>
              <w:t>内部密钥</w:t>
            </w:r>
            <w:r w:rsidRPr="00CF7379">
              <w:rPr>
                <w:rStyle w:val="ae"/>
                <w:noProof/>
              </w:rPr>
              <w:t>1</w:t>
            </w:r>
            <w:r w:rsidRPr="00CF7379">
              <w:rPr>
                <w:rStyle w:val="ae"/>
                <w:noProof/>
              </w:rPr>
              <w:t>解密并使用内部密钥</w:t>
            </w:r>
            <w:r w:rsidRPr="00CF7379">
              <w:rPr>
                <w:rStyle w:val="ae"/>
                <w:noProof/>
              </w:rPr>
              <w:t>2</w:t>
            </w:r>
            <w:r w:rsidRPr="00CF7379">
              <w:rPr>
                <w:rStyle w:val="ae"/>
                <w:noProof/>
              </w:rPr>
              <w:t>加密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Pr="00CF7379">
              <w:rPr>
                <w:rStyle w:val="ae"/>
                <w:noProof/>
              </w:rPr>
              <w:t>26.14 (SD)</w:t>
            </w:r>
            <w:r w:rsidRPr="00CF7379">
              <w:rPr>
                <w:rStyle w:val="ae"/>
                <w:noProof/>
              </w:rPr>
              <w:t>非对称密钥解密并输出主密钥加密对称密钥密文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Pr="00CF7379">
              <w:rPr>
                <w:rStyle w:val="ae"/>
                <w:noProof/>
              </w:rPr>
              <w:t>26.15 (SE)</w:t>
            </w:r>
            <w:r w:rsidRPr="00CF7379">
              <w:rPr>
                <w:rStyle w:val="ae"/>
                <w:noProof/>
              </w:rPr>
              <w:t>外部对称密钥解密并输出主密钥加密对称密钥密文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Pr="00CF7379">
              <w:rPr>
                <w:rStyle w:val="ae"/>
                <w:noProof/>
              </w:rPr>
              <w:t>26.16 (SF)</w:t>
            </w:r>
            <w:r w:rsidRPr="00CF7379">
              <w:rPr>
                <w:rStyle w:val="ae"/>
                <w:noProof/>
              </w:rPr>
              <w:t>主密钥解密并输出内部密钥加密的对称密钥密文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F8786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Pr="00CF7379">
              <w:rPr>
                <w:rStyle w:val="ae"/>
                <w:noProof/>
              </w:rPr>
              <w:t>附录：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Pr="00CF7379">
              <w:rPr>
                <w:rStyle w:val="ae"/>
                <w:noProof/>
              </w:rPr>
              <w:t>密钥类型表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Pr="00CF7379">
              <w:rPr>
                <w:rStyle w:val="ae"/>
                <w:noProof/>
              </w:rPr>
              <w:t>密钥方案表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Pr="00CF7379">
              <w:rPr>
                <w:rStyle w:val="ae"/>
                <w:noProof/>
              </w:rPr>
              <w:t>X509</w:t>
            </w:r>
            <w:r w:rsidRPr="00CF7379">
              <w:rPr>
                <w:rStyle w:val="ae"/>
                <w:noProof/>
              </w:rPr>
              <w:t>类中字段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F8786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Pr="00CF7379">
              <w:rPr>
                <w:rStyle w:val="ae"/>
                <w:noProof/>
              </w:rPr>
              <w:t>常见错误码表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_Toc79658262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C12C83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24115"/>
      <w:bookmarkStart w:id="12" w:name="_Toc79658076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2"/>
        <w:r>
          <w:tab/>
        </w:r>
      </w:hyperlink>
      <w:bookmarkEnd w:id="11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6A4F8DBA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LMK</w:t>
      </w:r>
      <w:r w:rsidRPr="00E25349">
        <w:rPr>
          <w:rFonts w:hint="eastAsia"/>
          <w:sz w:val="21"/>
          <w:szCs w:val="21"/>
        </w:rPr>
        <w:t>加密密钥</w:t>
      </w:r>
    </w:p>
    <w:p w14:paraId="4A83A684" w14:textId="08FD0093" w:rsidR="00543F9B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55643F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</w:p>
    <w:p w14:paraId="34E88F40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58CC5F98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 xml:space="preserve"> 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lastRenderedPageBreak/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LMK LMK</w:t>
      </w:r>
      <w:r w:rsidRPr="00E25349">
        <w:rPr>
          <w:rFonts w:hint="eastAsia"/>
          <w:sz w:val="21"/>
          <w:szCs w:val="21"/>
        </w:rPr>
        <w:t>加密密钥</w:t>
      </w:r>
    </w:p>
    <w:p w14:paraId="12BFD3EA" w14:textId="77777777" w:rsidR="009931F5" w:rsidRPr="00E25349" w:rsidRDefault="009931F5" w:rsidP="009931F5">
      <w:pPr>
        <w:pStyle w:val="a0"/>
        <w:rPr>
          <w:szCs w:val="21"/>
        </w:rPr>
      </w:pPr>
      <w:r w:rsidRPr="00E25349">
        <w:rPr>
          <w:rFonts w:hint="eastAsia"/>
          <w:szCs w:val="21"/>
        </w:rPr>
        <w:t>zmkKey</w:t>
      </w:r>
      <w:r w:rsidRPr="00E25349">
        <w:rPr>
          <w:szCs w:val="21"/>
        </w:rPr>
        <w:t>:</w:t>
      </w:r>
      <w:r w:rsidRPr="00E25349">
        <w:rPr>
          <w:rFonts w:hint="eastAsia"/>
          <w:szCs w:val="21"/>
        </w:rPr>
        <w:t xml:space="preserve"> ZMK</w:t>
      </w:r>
      <w:r w:rsidRPr="00E25349">
        <w:rPr>
          <w:rFonts w:hint="eastAsia"/>
          <w:szCs w:val="21"/>
        </w:rPr>
        <w:t>加密密钥</w:t>
      </w:r>
    </w:p>
    <w:p w14:paraId="64317539" w14:textId="77777777" w:rsidR="00CB5990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Pr="00E25349">
        <w:rPr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5" w:name="_Toc424301180"/>
      <w:bookmarkStart w:id="16" w:name="_Toc195427146"/>
      <w:bookmarkStart w:id="17" w:name="_Toc468710592"/>
      <w:bookmarkStart w:id="18" w:name="_Toc4392"/>
      <w:bookmarkStart w:id="19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5"/>
      <w:bookmarkEnd w:id="16"/>
      <w:bookmarkEnd w:id="17"/>
      <w:r w:rsidR="00543F9B">
        <w:rPr>
          <w:rFonts w:hint="eastAsia"/>
        </w:rPr>
        <w:t>(=)</w:t>
      </w:r>
      <w:bookmarkEnd w:id="18"/>
      <w:bookmarkEnd w:id="19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77777777" w:rsidR="00543F9B" w:rsidRPr="00E25349" w:rsidRDefault="000475D3" w:rsidP="006A361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lmk </w:t>
      </w:r>
      <w:r w:rsidRPr="00E25349">
        <w:rPr>
          <w:rFonts w:hint="eastAsia"/>
          <w:sz w:val="21"/>
          <w:szCs w:val="21"/>
        </w:rPr>
        <w:t>头</w:t>
      </w:r>
      <w:r w:rsidRPr="00E25349">
        <w:rPr>
          <w:rFonts w:hint="eastAsia"/>
          <w:sz w:val="21"/>
          <w:szCs w:val="21"/>
        </w:rPr>
        <w:t xml:space="preserve"> + LMK </w:t>
      </w:r>
      <w:r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0" w:name="_Toc195427147"/>
      <w:bookmarkStart w:id="21" w:name="_Toc424301181"/>
      <w:bookmarkStart w:id="22" w:name="_Toc468710593"/>
      <w:bookmarkStart w:id="23" w:name="_Toc8136"/>
      <w:bookmarkStart w:id="24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0"/>
      <w:bookmarkEnd w:id="21"/>
      <w:bookmarkEnd w:id="22"/>
      <w:r>
        <w:rPr>
          <w:rFonts w:hint="eastAsia"/>
        </w:rPr>
        <w:t>(=)</w:t>
      </w:r>
      <w:bookmarkEnd w:id="23"/>
      <w:bookmarkEnd w:id="24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LMK </w:t>
      </w:r>
      <w:r w:rsidRPr="00E25349">
        <w:rPr>
          <w:rFonts w:hint="eastAsia"/>
          <w:sz w:val="21"/>
          <w:szCs w:val="21"/>
        </w:rPr>
        <w:t>加密下的密钥。</w:t>
      </w:r>
    </w:p>
    <w:p w14:paraId="42EF6048" w14:textId="77777777" w:rsidR="00543F9B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keyCheck </w:t>
      </w:r>
      <w:r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5" w:name="_Toc195427148"/>
      <w:bookmarkStart w:id="26" w:name="_Toc424301182"/>
      <w:bookmarkStart w:id="27" w:name="_Toc468710594"/>
      <w:bookmarkStart w:id="28" w:name="_Toc31827"/>
      <w:bookmarkStart w:id="29" w:name="_Toc79658080"/>
      <w:r>
        <w:rPr>
          <w:rFonts w:hint="eastAsia"/>
        </w:rPr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5"/>
      <w:bookmarkEnd w:id="26"/>
      <w:bookmarkEnd w:id="27"/>
      <w:r>
        <w:rPr>
          <w:rFonts w:hint="eastAsia"/>
        </w:rPr>
        <w:t>(=)</w:t>
      </w:r>
      <w:bookmarkEnd w:id="28"/>
      <w:bookmarkEnd w:id="29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lastRenderedPageBreak/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头</w:t>
      </w:r>
      <w:r w:rsidR="00135E31" w:rsidRPr="00E25349">
        <w:rPr>
          <w:rFonts w:hint="eastAsia"/>
          <w:sz w:val="21"/>
          <w:szCs w:val="21"/>
        </w:rPr>
        <w:t xml:space="preserve"> + LMK </w:t>
      </w:r>
      <w:r w:rsidR="00135E31" w:rsidRPr="00E25349">
        <w:rPr>
          <w:rFonts w:hint="eastAsia"/>
          <w:sz w:val="21"/>
          <w:szCs w:val="21"/>
        </w:rPr>
        <w:t>加密下的密钥。</w:t>
      </w:r>
      <w:r w:rsidRPr="00E25349">
        <w:rPr>
          <w:rFonts w:hint="eastAsia"/>
          <w:sz w:val="21"/>
          <w:szCs w:val="21"/>
        </w:rPr>
        <w:t>。</w:t>
      </w:r>
    </w:p>
    <w:p w14:paraId="303F47AD" w14:textId="77777777" w:rsidR="00543F9B" w:rsidRPr="00E25349" w:rsidRDefault="00567EAB" w:rsidP="00135E31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0" w:name="_Toc195427149"/>
      <w:bookmarkStart w:id="31" w:name="_Toc424301183"/>
      <w:bookmarkStart w:id="32" w:name="_Toc468710595"/>
      <w:bookmarkStart w:id="33" w:name="_Toc24093"/>
      <w:bookmarkStart w:id="34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0"/>
      <w:bookmarkEnd w:id="31"/>
      <w:bookmarkEnd w:id="32"/>
      <w:r>
        <w:rPr>
          <w:rFonts w:hint="eastAsia"/>
        </w:rPr>
        <w:t>(*)</w:t>
      </w:r>
      <w:bookmarkEnd w:id="33"/>
      <w:bookmarkEnd w:id="34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位密钥类型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lmk </w:t>
      </w:r>
      <w:r w:rsidRPr="00E25349">
        <w:rPr>
          <w:rFonts w:hint="eastAsia"/>
          <w:sz w:val="21"/>
          <w:szCs w:val="21"/>
        </w:rPr>
        <w:t>头</w:t>
      </w:r>
      <w:r w:rsidRPr="00E25349">
        <w:rPr>
          <w:rFonts w:hint="eastAsia"/>
          <w:sz w:val="21"/>
          <w:szCs w:val="21"/>
        </w:rPr>
        <w:t xml:space="preserve"> + LMK </w:t>
      </w:r>
      <w:r w:rsidRPr="00E25349">
        <w:rPr>
          <w:rFonts w:hint="eastAsia"/>
          <w:sz w:val="21"/>
          <w:szCs w:val="21"/>
        </w:rPr>
        <w:t>加密下的密钥。。</w:t>
      </w:r>
    </w:p>
    <w:p w14:paraId="20A20C58" w14:textId="77777777" w:rsidR="00543F9B" w:rsidRPr="00E25349" w:rsidRDefault="00135E31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5" w:name="_Toc424301184"/>
      <w:bookmarkStart w:id="36" w:name="_Toc195427150"/>
      <w:bookmarkStart w:id="37" w:name="_Toc468710596"/>
      <w:bookmarkStart w:id="38" w:name="_Toc24687"/>
      <w:bookmarkStart w:id="39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5"/>
      <w:bookmarkEnd w:id="36"/>
      <w:bookmarkEnd w:id="37"/>
      <w:r>
        <w:rPr>
          <w:rFonts w:hint="eastAsia"/>
        </w:rPr>
        <w:t>(*)</w:t>
      </w:r>
      <w:bookmarkEnd w:id="38"/>
      <w:bookmarkEnd w:id="39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1A8475" w14:textId="77777777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>
        <w:rPr>
          <w:rFonts w:hint="eastAsia"/>
        </w:rPr>
        <w:t>密钥类型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7777777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位密钥类型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lastRenderedPageBreak/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77777777" w:rsidR="001F3A62" w:rsidRDefault="001F3A62" w:rsidP="001F3A62">
      <w:pPr>
        <w:ind w:firstLine="420"/>
      </w:pPr>
      <w:r>
        <w:rPr>
          <w:rFonts w:hint="eastAsia"/>
        </w:rPr>
        <w:t xml:space="preserve">lmkKey </w:t>
      </w:r>
      <w:r w:rsidRPr="00135E31">
        <w:rPr>
          <w:rFonts w:hint="eastAsia"/>
        </w:rPr>
        <w:t xml:space="preserve">lmk </w:t>
      </w:r>
      <w:r w:rsidRPr="00135E31">
        <w:rPr>
          <w:rFonts w:hint="eastAsia"/>
        </w:rPr>
        <w:t>头</w:t>
      </w:r>
      <w:r w:rsidRPr="00135E31">
        <w:rPr>
          <w:rFonts w:hint="eastAsia"/>
        </w:rPr>
        <w:t xml:space="preserve"> + LMK </w:t>
      </w:r>
      <w:r w:rsidRPr="00135E31">
        <w:rPr>
          <w:rFonts w:hint="eastAsia"/>
        </w:rPr>
        <w:t>加密下的密钥。</w:t>
      </w:r>
    </w:p>
    <w:p w14:paraId="3955037B" w14:textId="77777777" w:rsidR="001F3A62" w:rsidRPr="001F3A62" w:rsidRDefault="001F3A62" w:rsidP="001F3A62">
      <w:pPr>
        <w:ind w:firstLine="420"/>
      </w:pPr>
      <w:r>
        <w:rPr>
          <w:rFonts w:hint="eastAsia"/>
        </w:rPr>
        <w:t>keyCheck</w:t>
      </w:r>
      <w:r>
        <w:t xml:space="preserve"> </w:t>
      </w:r>
      <w:r w:rsidRPr="001F3A62">
        <w:rPr>
          <w:rFonts w:hint="eastAsia"/>
        </w:rPr>
        <w:t>密钥校验值</w:t>
      </w:r>
      <w:r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0" w:name="_Toc195427151"/>
      <w:bookmarkStart w:id="41" w:name="_Toc30872"/>
      <w:bookmarkStart w:id="42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0"/>
      <w:bookmarkEnd w:id="41"/>
      <w:bookmarkEnd w:id="42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7777777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>
        <w:rPr>
          <w:rFonts w:hint="eastAsia"/>
        </w:rPr>
        <w:t>密钥类型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77777777" w:rsidR="00543F9B" w:rsidRDefault="001F3A62" w:rsidP="00E25349">
      <w:pPr>
        <w:ind w:firstLine="420"/>
      </w:pPr>
      <w:r>
        <w:rPr>
          <w:rFonts w:hint="eastAsia"/>
        </w:rPr>
        <w:t xml:space="preserve">lmkKey </w:t>
      </w:r>
      <w:r w:rsidRPr="00135E31">
        <w:rPr>
          <w:rFonts w:hint="eastAsia"/>
        </w:rPr>
        <w:t xml:space="preserve">lmk </w:t>
      </w:r>
      <w:r w:rsidRPr="00135E31">
        <w:rPr>
          <w:rFonts w:hint="eastAsia"/>
        </w:rPr>
        <w:t>头</w:t>
      </w:r>
      <w:r w:rsidRPr="00135E31">
        <w:rPr>
          <w:rFonts w:hint="eastAsia"/>
        </w:rPr>
        <w:t xml:space="preserve"> + LMK </w:t>
      </w:r>
      <w:r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3" w:name="_Toc467602486"/>
      <w:bookmarkStart w:id="44" w:name="_Toc20525"/>
      <w:bookmarkStart w:id="45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3"/>
      <w:bookmarkEnd w:id="44"/>
      <w:bookmarkEnd w:id="45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lmkKey: </w:t>
      </w:r>
      <w:r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LMK LMK</w:t>
      </w:r>
      <w:r w:rsidRPr="00E25349">
        <w:rPr>
          <w:rFonts w:hint="eastAsia"/>
          <w:sz w:val="21"/>
          <w:szCs w:val="21"/>
        </w:rPr>
        <w:t>加密密钥</w:t>
      </w:r>
    </w:p>
    <w:p w14:paraId="4582F579" w14:textId="08AACFEA" w:rsidR="00DF6D68" w:rsidRPr="0040661D" w:rsidRDefault="00E25349" w:rsidP="0040661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keyCheck: </w:t>
      </w:r>
      <w:r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6" w:name="_Toc195427152"/>
      <w:bookmarkStart w:id="47" w:name="_Toc12532"/>
      <w:bookmarkStart w:id="48" w:name="_Toc79658085"/>
      <w:r>
        <w:rPr>
          <w:rFonts w:hint="eastAsia"/>
        </w:rPr>
        <w:t>二、区域主密钥（ZMK）管理</w:t>
      </w:r>
      <w:bookmarkEnd w:id="46"/>
      <w:bookmarkEnd w:id="47"/>
      <w:bookmarkEnd w:id="48"/>
    </w:p>
    <w:p w14:paraId="747B5A6B" w14:textId="77777777" w:rsidR="00543F9B" w:rsidRDefault="00543F9B">
      <w:pPr>
        <w:pStyle w:val="2"/>
      </w:pPr>
      <w:bookmarkStart w:id="49" w:name="_Toc424301186"/>
      <w:bookmarkStart w:id="50" w:name="_Toc195427153"/>
      <w:bookmarkStart w:id="51" w:name="_Toc468710598"/>
      <w:bookmarkStart w:id="52" w:name="_Toc16638"/>
      <w:bookmarkStart w:id="53" w:name="_Toc79658086"/>
      <w:r>
        <w:rPr>
          <w:rFonts w:hint="eastAsia"/>
        </w:rPr>
        <w:lastRenderedPageBreak/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49"/>
      <w:bookmarkEnd w:id="50"/>
      <w:bookmarkEnd w:id="51"/>
      <w:r>
        <w:rPr>
          <w:rFonts w:hint="eastAsia"/>
        </w:rPr>
        <w:t>(=)</w:t>
      </w:r>
      <w:bookmarkEnd w:id="52"/>
      <w:bookmarkEnd w:id="53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77777777" w:rsidR="00543F9B" w:rsidRPr="00944E9D" w:rsidRDefault="00944E9D" w:rsidP="00944E9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lmkKey: </w:t>
      </w:r>
      <w:r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4" w:name="_Toc195427155"/>
      <w:bookmarkStart w:id="55" w:name="_Toc424301187"/>
      <w:bookmarkStart w:id="56" w:name="_Toc468710599"/>
      <w:bookmarkStart w:id="57" w:name="_Toc32497"/>
      <w:bookmarkStart w:id="58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4"/>
      <w:bookmarkEnd w:id="55"/>
      <w:bookmarkEnd w:id="56"/>
      <w:r>
        <w:rPr>
          <w:rFonts w:hint="eastAsia"/>
        </w:rPr>
        <w:t>(=)</w:t>
      </w:r>
      <w:bookmarkEnd w:id="57"/>
      <w:bookmarkEnd w:id="58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lmkKey: </w:t>
      </w:r>
      <w:r>
        <w:rPr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 xml:space="preserve">lmk </w:t>
      </w:r>
      <w:r w:rsidRPr="002E0A6D">
        <w:rPr>
          <w:rFonts w:hint="eastAsia"/>
          <w:sz w:val="21"/>
          <w:szCs w:val="21"/>
        </w:rPr>
        <w:t>头</w:t>
      </w:r>
      <w:r>
        <w:rPr>
          <w:rFonts w:hint="eastAsia"/>
          <w:sz w:val="21"/>
          <w:szCs w:val="21"/>
        </w:rPr>
        <w:t>+</w:t>
      </w:r>
      <w:r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加密密钥</w:t>
      </w:r>
    </w:p>
    <w:p w14:paraId="55F3E95B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59" w:name="_Toc195427156"/>
      <w:bookmarkStart w:id="60" w:name="_Toc11093"/>
      <w:bookmarkStart w:id="61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59"/>
      <w:r>
        <w:rPr>
          <w:rFonts w:hint="eastAsia"/>
        </w:rPr>
        <w:t>(+)</w:t>
      </w:r>
      <w:bookmarkEnd w:id="60"/>
      <w:bookmarkEnd w:id="61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732005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lastRenderedPageBreak/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zmkKey:  ZMK </w:t>
      </w:r>
      <w:r w:rsidRPr="000840F9">
        <w:rPr>
          <w:rFonts w:hint="eastAsia"/>
          <w:sz w:val="21"/>
          <w:szCs w:val="21"/>
        </w:rPr>
        <w:t>加密下的</w:t>
      </w:r>
      <w:r w:rsidRPr="000840F9">
        <w:rPr>
          <w:rFonts w:hint="eastAsia"/>
          <w:sz w:val="21"/>
          <w:szCs w:val="21"/>
        </w:rPr>
        <w:t>ZPK</w:t>
      </w:r>
    </w:p>
    <w:p w14:paraId="0DACBEDA" w14:textId="77777777" w:rsidR="00543F9B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keyCheck: </w:t>
      </w:r>
      <w:r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2" w:name="_Toc195427157"/>
      <w:bookmarkStart w:id="63" w:name="_Toc8741"/>
      <w:bookmarkStart w:id="64" w:name="_Toc79658089"/>
      <w:r>
        <w:rPr>
          <w:rFonts w:hint="eastAsia"/>
        </w:rPr>
        <w:t>三、区域PIN密钥（ZPK）管理</w:t>
      </w:r>
      <w:bookmarkEnd w:id="62"/>
      <w:bookmarkEnd w:id="63"/>
      <w:bookmarkEnd w:id="64"/>
    </w:p>
    <w:p w14:paraId="3D322F85" w14:textId="77777777" w:rsidR="00543F9B" w:rsidRDefault="00543F9B">
      <w:pPr>
        <w:pStyle w:val="2"/>
      </w:pPr>
      <w:bookmarkStart w:id="65" w:name="_Toc195427158"/>
      <w:bookmarkStart w:id="66" w:name="_Toc424301189"/>
      <w:bookmarkStart w:id="67" w:name="_Toc468710601"/>
      <w:bookmarkStart w:id="68" w:name="_Toc32175"/>
      <w:bookmarkStart w:id="69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5"/>
      <w:bookmarkEnd w:id="66"/>
      <w:bookmarkEnd w:id="67"/>
      <w:r>
        <w:rPr>
          <w:rFonts w:hint="eastAsia"/>
        </w:rPr>
        <w:t>(=)</w:t>
      </w:r>
      <w:bookmarkEnd w:id="68"/>
      <w:bookmarkEnd w:id="69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3DF8E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7777777" w:rsidR="00F639C6" w:rsidRPr="000840F9" w:rsidRDefault="00F639C6" w:rsidP="00F639C6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zmkKey:  </w:t>
      </w:r>
      <w:r w:rsidRPr="00F639C6">
        <w:rPr>
          <w:rFonts w:hint="eastAsia"/>
          <w:sz w:val="21"/>
          <w:szCs w:val="21"/>
        </w:rPr>
        <w:t xml:space="preserve">zmk </w:t>
      </w:r>
      <w:r w:rsidRPr="00F639C6">
        <w:rPr>
          <w:rFonts w:hint="eastAsia"/>
          <w:sz w:val="21"/>
          <w:szCs w:val="21"/>
        </w:rPr>
        <w:t>头</w:t>
      </w:r>
      <w:r w:rsidRPr="00F639C6">
        <w:rPr>
          <w:rFonts w:hint="eastAsia"/>
          <w:sz w:val="21"/>
          <w:szCs w:val="21"/>
        </w:rPr>
        <w:t xml:space="preserve"> + ZMK </w:t>
      </w:r>
      <w:r w:rsidRPr="00F639C6">
        <w:rPr>
          <w:rFonts w:hint="eastAsia"/>
          <w:sz w:val="21"/>
          <w:szCs w:val="21"/>
        </w:rPr>
        <w:t>加密下的</w:t>
      </w:r>
      <w:r w:rsidRPr="00F639C6">
        <w:rPr>
          <w:rFonts w:hint="eastAsia"/>
          <w:sz w:val="21"/>
          <w:szCs w:val="21"/>
        </w:rPr>
        <w:t>ZPK</w:t>
      </w:r>
    </w:p>
    <w:p w14:paraId="3A804C5F" w14:textId="77777777" w:rsidR="00543F9B" w:rsidRDefault="00F639C6" w:rsidP="00F639C6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keyCheck: </w:t>
      </w:r>
      <w:r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0" w:name="_Toc195427159"/>
      <w:bookmarkStart w:id="71" w:name="_Toc424301190"/>
      <w:bookmarkStart w:id="72" w:name="_Toc468710602"/>
      <w:bookmarkStart w:id="73" w:name="_Toc20302"/>
      <w:bookmarkStart w:id="74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0"/>
      <w:bookmarkEnd w:id="71"/>
      <w:bookmarkEnd w:id="72"/>
      <w:r>
        <w:rPr>
          <w:rFonts w:hint="eastAsia"/>
        </w:rPr>
        <w:t>(=)</w:t>
      </w:r>
      <w:bookmarkEnd w:id="73"/>
      <w:bookmarkEnd w:id="74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71293F6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zpkKey: </w:t>
      </w:r>
      <w:r w:rsidRPr="00FA0665">
        <w:rPr>
          <w:rFonts w:hint="eastAsia"/>
          <w:sz w:val="21"/>
          <w:szCs w:val="21"/>
        </w:rPr>
        <w:t>转换后的</w:t>
      </w:r>
      <w:r w:rsidRPr="00FA0665">
        <w:rPr>
          <w:rFonts w:hint="eastAsia"/>
          <w:sz w:val="21"/>
          <w:szCs w:val="21"/>
        </w:rPr>
        <w:t xml:space="preserve"> ZPK</w:t>
      </w:r>
      <w:r w:rsidRPr="00FA0665">
        <w:rPr>
          <w:rFonts w:hint="eastAsia"/>
          <w:sz w:val="21"/>
          <w:szCs w:val="21"/>
        </w:rPr>
        <w:t>；由</w:t>
      </w:r>
      <w:r w:rsidRPr="00FA0665">
        <w:rPr>
          <w:rFonts w:hint="eastAsia"/>
          <w:sz w:val="21"/>
          <w:szCs w:val="21"/>
        </w:rPr>
        <w:t xml:space="preserve"> LMK06-07 </w:t>
      </w:r>
      <w:r w:rsidRPr="00FA0665">
        <w:rPr>
          <w:rFonts w:hint="eastAsia"/>
          <w:sz w:val="21"/>
          <w:szCs w:val="21"/>
        </w:rPr>
        <w:t>对加密</w:t>
      </w:r>
    </w:p>
    <w:p w14:paraId="6DDB851B" w14:textId="77777777" w:rsidR="00543F9B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keyCheck: </w:t>
      </w:r>
      <w:r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5" w:name="_Toc424301191"/>
      <w:bookmarkStart w:id="76" w:name="_Toc195427160"/>
      <w:bookmarkStart w:id="77" w:name="_Toc468710603"/>
      <w:bookmarkStart w:id="78" w:name="_Toc295"/>
      <w:bookmarkStart w:id="79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5"/>
      <w:bookmarkEnd w:id="76"/>
      <w:bookmarkEnd w:id="77"/>
      <w:r>
        <w:rPr>
          <w:rFonts w:hint="eastAsia"/>
        </w:rPr>
        <w:t>(=)</w:t>
      </w:r>
      <w:bookmarkEnd w:id="78"/>
      <w:bookmarkEnd w:id="79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535F00" w14:textId="77777777" w:rsidR="00FA0665" w:rsidRPr="00E25349" w:rsidRDefault="00FA0665" w:rsidP="00FA066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zpkKey: </w:t>
      </w:r>
      <w:r w:rsidRPr="00FA0665">
        <w:rPr>
          <w:rFonts w:hint="eastAsia"/>
          <w:sz w:val="21"/>
          <w:szCs w:val="21"/>
        </w:rPr>
        <w:t>转换后的</w:t>
      </w:r>
      <w:r w:rsidRPr="00FA0665">
        <w:rPr>
          <w:rFonts w:hint="eastAsia"/>
          <w:sz w:val="21"/>
          <w:szCs w:val="21"/>
        </w:rPr>
        <w:t xml:space="preserve"> ZPK </w:t>
      </w:r>
    </w:p>
    <w:p w14:paraId="3426DFD7" w14:textId="77777777" w:rsidR="00543F9B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keyCheck: </w:t>
      </w:r>
      <w:r w:rsidRPr="00FA0665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0" w:name="_Toc424301192"/>
      <w:bookmarkStart w:id="81" w:name="_Toc195427161"/>
      <w:bookmarkStart w:id="82" w:name="_Toc468710604"/>
      <w:bookmarkStart w:id="83" w:name="_Toc15660"/>
      <w:bookmarkStart w:id="84" w:name="_Toc79658093"/>
      <w:r>
        <w:rPr>
          <w:rFonts w:hint="eastAsia"/>
        </w:rPr>
        <w:t>区域加密密钥，区域认证密钥管理</w:t>
      </w:r>
      <w:bookmarkEnd w:id="80"/>
      <w:bookmarkEnd w:id="81"/>
      <w:bookmarkEnd w:id="82"/>
      <w:bookmarkEnd w:id="83"/>
      <w:bookmarkEnd w:id="84"/>
    </w:p>
    <w:p w14:paraId="2F10B2AD" w14:textId="77777777" w:rsidR="00543F9B" w:rsidRDefault="00543F9B">
      <w:pPr>
        <w:pStyle w:val="2"/>
      </w:pPr>
      <w:bookmarkStart w:id="85" w:name="_Toc195427162"/>
      <w:bookmarkStart w:id="86" w:name="_Toc424301193"/>
      <w:bookmarkStart w:id="87" w:name="_Toc468710605"/>
      <w:bookmarkStart w:id="88" w:name="_Toc865"/>
      <w:bookmarkStart w:id="89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5"/>
      <w:bookmarkEnd w:id="86"/>
      <w:bookmarkEnd w:id="87"/>
      <w:r>
        <w:rPr>
          <w:rFonts w:hint="eastAsia"/>
        </w:rPr>
        <w:t>(=)</w:t>
      </w:r>
      <w:bookmarkEnd w:id="88"/>
      <w:bookmarkEnd w:id="89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D015EB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lmkKey: </w:t>
      </w:r>
      <w:r w:rsidRPr="00961CE5">
        <w:rPr>
          <w:rFonts w:hint="eastAsia"/>
          <w:sz w:val="21"/>
          <w:szCs w:val="21"/>
        </w:rPr>
        <w:t>转换后的</w:t>
      </w:r>
      <w:r w:rsidRPr="00961CE5">
        <w:rPr>
          <w:rFonts w:hint="eastAsia"/>
          <w:sz w:val="21"/>
          <w:szCs w:val="21"/>
        </w:rPr>
        <w:t xml:space="preserve"> ZPK</w:t>
      </w:r>
    </w:p>
    <w:p w14:paraId="260DF109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zmkKey: </w:t>
      </w:r>
      <w:r w:rsidRPr="00961CE5">
        <w:rPr>
          <w:rFonts w:hint="eastAsia"/>
          <w:sz w:val="21"/>
          <w:szCs w:val="21"/>
        </w:rPr>
        <w:t>转换后的</w:t>
      </w:r>
      <w:r w:rsidRPr="00961CE5">
        <w:rPr>
          <w:rFonts w:hint="eastAsia"/>
          <w:sz w:val="21"/>
          <w:szCs w:val="21"/>
        </w:rPr>
        <w:t xml:space="preserve"> ZPK</w:t>
      </w:r>
    </w:p>
    <w:p w14:paraId="7FE4A5BB" w14:textId="77777777" w:rsidR="00543F9B" w:rsidRPr="001A7D52" w:rsidRDefault="00961CE5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keyCheck: </w:t>
      </w:r>
      <w:r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0" w:name="_Toc195427163"/>
    </w:p>
    <w:p w14:paraId="01B6F15F" w14:textId="77777777" w:rsidR="00543F9B" w:rsidRDefault="00543F9B">
      <w:pPr>
        <w:pStyle w:val="2"/>
      </w:pPr>
      <w:bookmarkStart w:id="91" w:name="_Toc424301194"/>
      <w:bookmarkStart w:id="92" w:name="_Toc468710606"/>
      <w:bookmarkStart w:id="93" w:name="_Toc13609"/>
      <w:bookmarkStart w:id="94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0"/>
      <w:bookmarkEnd w:id="91"/>
      <w:bookmarkEnd w:id="92"/>
      <w:r>
        <w:rPr>
          <w:rFonts w:hint="eastAsia"/>
        </w:rPr>
        <w:t>(=)</w:t>
      </w:r>
      <w:bookmarkEnd w:id="93"/>
      <w:bookmarkEnd w:id="94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F6FFC9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r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lmkKey: </w:t>
      </w:r>
      <w:r w:rsidRPr="001A7D52">
        <w:rPr>
          <w:rFonts w:hint="eastAsia"/>
          <w:sz w:val="21"/>
          <w:szCs w:val="21"/>
        </w:rPr>
        <w:t>当标志位为</w:t>
      </w:r>
      <w:r w:rsidRPr="001A7D52">
        <w:rPr>
          <w:rFonts w:hint="eastAsia"/>
          <w:sz w:val="21"/>
          <w:szCs w:val="21"/>
        </w:rPr>
        <w:t>1</w:t>
      </w:r>
      <w:r w:rsidRPr="001A7D52">
        <w:rPr>
          <w:rFonts w:hint="eastAsia"/>
          <w:sz w:val="21"/>
          <w:szCs w:val="21"/>
        </w:rPr>
        <w:t>时为</w:t>
      </w:r>
      <w:r w:rsidRPr="001A7D52">
        <w:rPr>
          <w:rFonts w:hint="eastAsia"/>
          <w:sz w:val="21"/>
          <w:szCs w:val="21"/>
        </w:rPr>
        <w:t>LMK26-27</w:t>
      </w:r>
      <w:r w:rsidRPr="001A7D52">
        <w:rPr>
          <w:rFonts w:hint="eastAsia"/>
          <w:sz w:val="21"/>
          <w:szCs w:val="21"/>
        </w:rPr>
        <w:t>对下加密的</w:t>
      </w:r>
      <w:r w:rsidRPr="001A7D52">
        <w:rPr>
          <w:rFonts w:hint="eastAsia"/>
          <w:sz w:val="21"/>
          <w:szCs w:val="21"/>
        </w:rPr>
        <w:t>ZAK</w:t>
      </w:r>
      <w:r w:rsidRPr="001A7D52">
        <w:rPr>
          <w:rFonts w:hint="eastAsia"/>
          <w:sz w:val="21"/>
          <w:szCs w:val="21"/>
        </w:rPr>
        <w:t>，当标志位为</w:t>
      </w:r>
      <w:r w:rsidRPr="001A7D52">
        <w:rPr>
          <w:rFonts w:hint="eastAsia"/>
          <w:sz w:val="21"/>
          <w:szCs w:val="21"/>
        </w:rPr>
        <w:t>0</w:t>
      </w:r>
      <w:r w:rsidRPr="001A7D52">
        <w:rPr>
          <w:rFonts w:hint="eastAsia"/>
          <w:sz w:val="21"/>
          <w:szCs w:val="21"/>
        </w:rPr>
        <w:t>时为</w:t>
      </w:r>
      <w:r w:rsidRPr="001A7D52">
        <w:rPr>
          <w:rFonts w:hint="eastAsia"/>
          <w:sz w:val="21"/>
          <w:szCs w:val="21"/>
        </w:rPr>
        <w:t>LMK30-31</w:t>
      </w:r>
      <w:r w:rsidRPr="001A7D52">
        <w:rPr>
          <w:rFonts w:hint="eastAsia"/>
          <w:sz w:val="21"/>
          <w:szCs w:val="21"/>
        </w:rPr>
        <w:t>对下加密的</w:t>
      </w:r>
      <w:r w:rsidRPr="001A7D52">
        <w:rPr>
          <w:rFonts w:hint="eastAsia"/>
          <w:sz w:val="21"/>
          <w:szCs w:val="21"/>
        </w:rPr>
        <w:t>ZEK</w:t>
      </w:r>
      <w:r w:rsidRPr="001A7D52">
        <w:rPr>
          <w:rFonts w:hint="eastAsia"/>
          <w:sz w:val="21"/>
          <w:szCs w:val="21"/>
        </w:rPr>
        <w:t>。</w:t>
      </w:r>
    </w:p>
    <w:p w14:paraId="3CA02972" w14:textId="77777777" w:rsidR="00543F9B" w:rsidRP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keyCheck: </w:t>
      </w:r>
      <w:r w:rsidRPr="00961CE5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bookmarkStart w:id="95" w:name="_Toc195427164"/>
    </w:p>
    <w:p w14:paraId="6762CF61" w14:textId="77777777" w:rsidR="00543F9B" w:rsidRDefault="00543F9B">
      <w:pPr>
        <w:pStyle w:val="2"/>
      </w:pPr>
      <w:bookmarkStart w:id="96" w:name="_Toc424301195"/>
      <w:bookmarkStart w:id="97" w:name="_Toc468710607"/>
      <w:bookmarkStart w:id="98" w:name="_Toc30987"/>
      <w:bookmarkStart w:id="99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5"/>
      <w:bookmarkEnd w:id="96"/>
      <w:bookmarkEnd w:id="97"/>
      <w:r>
        <w:rPr>
          <w:rFonts w:hint="eastAsia"/>
        </w:rPr>
        <w:t>(=)</w:t>
      </w:r>
      <w:bookmarkEnd w:id="98"/>
      <w:bookmarkEnd w:id="99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F13444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77777777" w:rsidR="001A7D52" w:rsidRPr="00961CE5" w:rsidRDefault="006F07BD" w:rsidP="001A7D52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zmkKey: </w:t>
      </w:r>
      <w:r w:rsidRPr="006F07BD">
        <w:rPr>
          <w:rFonts w:hint="eastAsia"/>
          <w:sz w:val="21"/>
          <w:szCs w:val="21"/>
        </w:rPr>
        <w:t>转换后的</w:t>
      </w:r>
      <w:r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77777777" w:rsidR="00543F9B" w:rsidRPr="006F07BD" w:rsidRDefault="001A7D52" w:rsidP="006F07BD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keyCheck: </w:t>
      </w:r>
      <w:r w:rsidRPr="00961CE5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0" w:name="_Toc195427165"/>
      <w:bookmarkStart w:id="101" w:name="_Toc424301196"/>
      <w:bookmarkStart w:id="102" w:name="_Toc468710608"/>
      <w:bookmarkStart w:id="103" w:name="_Toc11874"/>
      <w:bookmarkStart w:id="104" w:name="_Toc79658097"/>
      <w:r>
        <w:rPr>
          <w:rFonts w:hint="eastAsia"/>
        </w:rPr>
        <w:t>五、终端主密钥，终端PIN密钥和终端认证密钥管理</w:t>
      </w:r>
      <w:bookmarkEnd w:id="100"/>
      <w:bookmarkEnd w:id="101"/>
      <w:bookmarkEnd w:id="102"/>
      <w:bookmarkEnd w:id="103"/>
      <w:bookmarkEnd w:id="104"/>
    </w:p>
    <w:p w14:paraId="1A3737D2" w14:textId="77777777" w:rsidR="00543F9B" w:rsidRDefault="00543F9B">
      <w:pPr>
        <w:pStyle w:val="2"/>
      </w:pPr>
      <w:bookmarkStart w:id="105" w:name="_Toc195427167"/>
      <w:bookmarkStart w:id="106" w:name="_Toc424301197"/>
      <w:bookmarkStart w:id="107" w:name="_Toc468710609"/>
      <w:bookmarkStart w:id="108" w:name="_Toc9556"/>
      <w:bookmarkStart w:id="109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5"/>
      <w:bookmarkEnd w:id="106"/>
      <w:bookmarkEnd w:id="107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08"/>
      <w:bookmarkEnd w:id="109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FF42A0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77777777" w:rsidR="006F07BD" w:rsidRPr="006F07BD" w:rsidRDefault="006F07BD" w:rsidP="006F07BD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>lmkKey: LMK</w:t>
      </w:r>
      <w:r w:rsidRPr="006F07BD">
        <w:rPr>
          <w:rFonts w:hint="eastAsia"/>
          <w:sz w:val="21"/>
          <w:szCs w:val="21"/>
        </w:rPr>
        <w:t>下加密的新密钥</w:t>
      </w:r>
    </w:p>
    <w:p w14:paraId="17F51FAF" w14:textId="77777777" w:rsidR="006F07BD" w:rsidRPr="006F07BD" w:rsidRDefault="006F07BD" w:rsidP="006F07BD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tmkKey: </w:t>
      </w:r>
      <w:r w:rsidRPr="006F07BD">
        <w:rPr>
          <w:rFonts w:hint="eastAsia"/>
          <w:sz w:val="21"/>
          <w:szCs w:val="21"/>
        </w:rPr>
        <w:t>当前的</w:t>
      </w:r>
      <w:r w:rsidRPr="006F07BD">
        <w:rPr>
          <w:rFonts w:hint="eastAsia"/>
          <w:sz w:val="21"/>
          <w:szCs w:val="21"/>
        </w:rPr>
        <w:t>TMK (TPK</w:t>
      </w:r>
      <w:r w:rsidRPr="006F07BD">
        <w:rPr>
          <w:rFonts w:hint="eastAsia"/>
          <w:sz w:val="21"/>
          <w:szCs w:val="21"/>
        </w:rPr>
        <w:t>或</w:t>
      </w:r>
      <w:r w:rsidRPr="006F07BD">
        <w:rPr>
          <w:rFonts w:hint="eastAsia"/>
          <w:sz w:val="21"/>
          <w:szCs w:val="21"/>
        </w:rPr>
        <w:t>PVK)</w:t>
      </w:r>
      <w:r w:rsidRPr="006F07BD">
        <w:rPr>
          <w:rFonts w:hint="eastAsia"/>
          <w:sz w:val="21"/>
          <w:szCs w:val="21"/>
        </w:rPr>
        <w:t>下加密的新密钥</w:t>
      </w:r>
    </w:p>
    <w:p w14:paraId="31CD4495" w14:textId="77777777" w:rsidR="00543F9B" w:rsidRPr="006F07BD" w:rsidRDefault="006F07BD" w:rsidP="006F07BD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0" w:name="_Toc195427168"/>
      <w:bookmarkStart w:id="111" w:name="_Toc28105"/>
      <w:bookmarkStart w:id="112" w:name="_Toc79658099"/>
      <w:r>
        <w:rPr>
          <w:rFonts w:hint="eastAsia"/>
        </w:rPr>
        <w:lastRenderedPageBreak/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0"/>
      <w:r>
        <w:rPr>
          <w:rFonts w:hint="eastAsia"/>
        </w:rPr>
        <w:t>(+)</w:t>
      </w:r>
      <w:bookmarkEnd w:id="111"/>
      <w:bookmarkEnd w:id="112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DDF3D6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77777777" w:rsidR="005E4856" w:rsidRDefault="005E4856" w:rsidP="006F07BD">
      <w:pPr>
        <w:ind w:firstLine="420"/>
        <w:rPr>
          <w:sz w:val="21"/>
          <w:szCs w:val="21"/>
        </w:rPr>
      </w:pPr>
      <w:r w:rsidRPr="005E4856">
        <w:rPr>
          <w:rFonts w:hint="eastAsia"/>
          <w:sz w:val="21"/>
          <w:szCs w:val="21"/>
        </w:rPr>
        <w:t xml:space="preserve">tmkKey: </w:t>
      </w:r>
      <w:r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7777777" w:rsidR="00543F9B" w:rsidRDefault="006F07BD" w:rsidP="00036F5E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3" w:name="_Toc195427169"/>
      <w:bookmarkStart w:id="114" w:name="_Toc30200"/>
      <w:bookmarkStart w:id="115" w:name="_Toc79658100"/>
      <w:r>
        <w:rPr>
          <w:rFonts w:hint="eastAsia"/>
        </w:rPr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3"/>
      <w:r>
        <w:rPr>
          <w:rFonts w:hint="eastAsia"/>
        </w:rPr>
        <w:t>(=)</w:t>
      </w:r>
      <w:bookmarkEnd w:id="114"/>
      <w:bookmarkEnd w:id="115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969F81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77777777" w:rsidR="00F75B2C" w:rsidRDefault="00F75B2C" w:rsidP="00F75B2C">
      <w:pPr>
        <w:ind w:firstLine="420"/>
        <w:rPr>
          <w:sz w:val="21"/>
          <w:szCs w:val="21"/>
        </w:rPr>
      </w:pPr>
      <w:r w:rsidRPr="005E4856">
        <w:rPr>
          <w:rFonts w:hint="eastAsia"/>
          <w:sz w:val="21"/>
          <w:szCs w:val="21"/>
        </w:rPr>
        <w:t xml:space="preserve">tmkKey: </w:t>
      </w:r>
      <w:r w:rsidRPr="005E4856">
        <w:rPr>
          <w:rFonts w:hint="eastAsia"/>
          <w:sz w:val="21"/>
          <w:szCs w:val="21"/>
        </w:rPr>
        <w:t>当前密钥下加密的存储密钥</w:t>
      </w:r>
    </w:p>
    <w:p w14:paraId="41B77BB6" w14:textId="77777777" w:rsidR="00543F9B" w:rsidRDefault="00F75B2C" w:rsidP="00F75B2C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6" w:name="_Toc195427170"/>
      <w:bookmarkStart w:id="117" w:name="_Toc424301199"/>
      <w:bookmarkStart w:id="118" w:name="_Toc468710611"/>
      <w:bookmarkStart w:id="119" w:name="_Toc15476"/>
      <w:bookmarkStart w:id="120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6"/>
      <w:bookmarkEnd w:id="117"/>
      <w:bookmarkEnd w:id="118"/>
      <w:r>
        <w:rPr>
          <w:rFonts w:hint="eastAsia"/>
        </w:rPr>
        <w:t>(=)</w:t>
      </w:r>
      <w:bookmarkEnd w:id="119"/>
      <w:bookmarkEnd w:id="120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AF3A76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lastRenderedPageBreak/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77777777" w:rsidR="00F75B2C" w:rsidRDefault="00F75B2C" w:rsidP="00F75B2C">
      <w:pPr>
        <w:ind w:firstLine="420"/>
        <w:rPr>
          <w:sz w:val="21"/>
          <w:szCs w:val="21"/>
        </w:rPr>
      </w:pPr>
      <w:r w:rsidRPr="005E4856">
        <w:rPr>
          <w:rFonts w:hint="eastAsia"/>
          <w:sz w:val="21"/>
          <w:szCs w:val="21"/>
        </w:rPr>
        <w:t xml:space="preserve">tmkKey: </w:t>
      </w:r>
      <w:r w:rsidRPr="005E4856">
        <w:rPr>
          <w:rFonts w:hint="eastAsia"/>
          <w:sz w:val="21"/>
          <w:szCs w:val="21"/>
        </w:rPr>
        <w:t>当前密钥下加密的存储密钥</w:t>
      </w:r>
    </w:p>
    <w:p w14:paraId="6BAEFFB2" w14:textId="77777777" w:rsidR="00543F9B" w:rsidRPr="002E2D56" w:rsidRDefault="00F75B2C" w:rsidP="002E2D56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1" w:name="_Toc195427172"/>
      <w:bookmarkStart w:id="122" w:name="_Toc424301200"/>
      <w:bookmarkStart w:id="123" w:name="_Toc468710612"/>
      <w:bookmarkStart w:id="124" w:name="_Toc214"/>
      <w:bookmarkStart w:id="125" w:name="_Toc79658102"/>
      <w:r>
        <w:rPr>
          <w:rFonts w:hint="eastAsia"/>
        </w:rPr>
        <w:t>六、终端认证密钥管理</w:t>
      </w:r>
      <w:bookmarkEnd w:id="121"/>
      <w:bookmarkEnd w:id="122"/>
      <w:bookmarkEnd w:id="123"/>
      <w:bookmarkEnd w:id="124"/>
      <w:bookmarkEnd w:id="125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6" w:name="_Toc424301201"/>
      <w:bookmarkStart w:id="127" w:name="_Toc195427173"/>
      <w:bookmarkStart w:id="128" w:name="_Toc468710613"/>
      <w:bookmarkStart w:id="129" w:name="_Toc3420"/>
      <w:bookmarkStart w:id="130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6"/>
      <w:bookmarkEnd w:id="127"/>
      <w:bookmarkEnd w:id="128"/>
      <w:r>
        <w:rPr>
          <w:rFonts w:hint="eastAsia"/>
        </w:rPr>
        <w:t>(=)</w:t>
      </w:r>
      <w:bookmarkEnd w:id="129"/>
      <w:bookmarkEnd w:id="130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3263A2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77777777" w:rsidR="002E2D56" w:rsidRPr="002E2D56" w:rsidRDefault="002E2D56" w:rsidP="002E2D56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lmkKey: LMK </w:t>
      </w:r>
      <w:r w:rsidRPr="002E2D56">
        <w:rPr>
          <w:rFonts w:hint="eastAsia"/>
          <w:sz w:val="21"/>
          <w:szCs w:val="21"/>
        </w:rPr>
        <w:t>对</w:t>
      </w:r>
      <w:r w:rsidRPr="002E2D56">
        <w:rPr>
          <w:rFonts w:hint="eastAsia"/>
          <w:sz w:val="21"/>
          <w:szCs w:val="21"/>
        </w:rPr>
        <w:t xml:space="preserve"> 16-17 </w:t>
      </w:r>
      <w:r w:rsidRPr="002E2D56">
        <w:rPr>
          <w:rFonts w:hint="eastAsia"/>
          <w:sz w:val="21"/>
          <w:szCs w:val="21"/>
        </w:rPr>
        <w:t>下加密的密钥</w:t>
      </w:r>
    </w:p>
    <w:p w14:paraId="4FF8FCD1" w14:textId="77777777" w:rsidR="002E2D56" w:rsidRPr="002E2D56" w:rsidRDefault="002E2D56" w:rsidP="002E2D56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tmkKey: TMK </w:t>
      </w:r>
      <w:r w:rsidRPr="002E2D56">
        <w:rPr>
          <w:rFonts w:hint="eastAsia"/>
          <w:sz w:val="21"/>
          <w:szCs w:val="21"/>
        </w:rPr>
        <w:t>下加密的随机的</w:t>
      </w:r>
      <w:r w:rsidRPr="002E2D56">
        <w:rPr>
          <w:rFonts w:hint="eastAsia"/>
          <w:sz w:val="21"/>
          <w:szCs w:val="21"/>
        </w:rPr>
        <w:t xml:space="preserve"> TAK</w:t>
      </w:r>
    </w:p>
    <w:p w14:paraId="1E07B0E0" w14:textId="77777777" w:rsidR="00543F9B" w:rsidRPr="002E2D56" w:rsidRDefault="002E2D56" w:rsidP="002E2D56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1" w:name="_Toc424301202"/>
      <w:bookmarkStart w:id="132" w:name="_Toc195427174"/>
      <w:bookmarkStart w:id="133" w:name="_Toc468710614"/>
      <w:bookmarkStart w:id="134" w:name="_Toc14135"/>
      <w:bookmarkStart w:id="135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1"/>
      <w:bookmarkEnd w:id="132"/>
      <w:bookmarkEnd w:id="133"/>
      <w:r>
        <w:rPr>
          <w:rFonts w:hint="eastAsia"/>
        </w:rPr>
        <w:t>(=)</w:t>
      </w:r>
      <w:bookmarkEnd w:id="134"/>
      <w:bookmarkEnd w:id="135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450C0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77777777" w:rsidR="00F1120B" w:rsidRDefault="00F1120B" w:rsidP="002E2D56">
      <w:pPr>
        <w:ind w:firstLine="420"/>
        <w:rPr>
          <w:sz w:val="21"/>
          <w:szCs w:val="21"/>
        </w:rPr>
      </w:pPr>
      <w:r w:rsidRPr="00F1120B">
        <w:rPr>
          <w:rFonts w:hint="eastAsia"/>
          <w:sz w:val="21"/>
          <w:szCs w:val="21"/>
        </w:rPr>
        <w:t xml:space="preserve">lmkKey: LMK </w:t>
      </w:r>
      <w:r w:rsidRPr="00F1120B">
        <w:rPr>
          <w:rFonts w:hint="eastAsia"/>
          <w:sz w:val="21"/>
          <w:szCs w:val="21"/>
        </w:rPr>
        <w:t>对</w:t>
      </w:r>
      <w:r w:rsidRPr="00F1120B">
        <w:rPr>
          <w:rFonts w:hint="eastAsia"/>
          <w:sz w:val="21"/>
          <w:szCs w:val="21"/>
        </w:rPr>
        <w:t xml:space="preserve"> 16-17 </w:t>
      </w:r>
      <w:r w:rsidRPr="00F1120B">
        <w:rPr>
          <w:rFonts w:hint="eastAsia"/>
          <w:sz w:val="21"/>
          <w:szCs w:val="21"/>
        </w:rPr>
        <w:t>下加密的</w:t>
      </w:r>
      <w:r w:rsidRPr="00F1120B">
        <w:rPr>
          <w:rFonts w:hint="eastAsia"/>
          <w:sz w:val="21"/>
          <w:szCs w:val="21"/>
        </w:rPr>
        <w:t xml:space="preserve"> TAK </w:t>
      </w:r>
    </w:p>
    <w:p w14:paraId="0DC63C9A" w14:textId="77777777" w:rsidR="00543F9B" w:rsidRPr="00C339E0" w:rsidRDefault="002E2D56" w:rsidP="00C339E0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bookmarkStart w:id="136" w:name="_Toc195427175"/>
    </w:p>
    <w:p w14:paraId="090FA0E9" w14:textId="77777777" w:rsidR="00543F9B" w:rsidRDefault="00543F9B">
      <w:pPr>
        <w:pStyle w:val="2"/>
      </w:pPr>
      <w:bookmarkStart w:id="137" w:name="_Toc424301203"/>
      <w:bookmarkStart w:id="138" w:name="_Toc468710615"/>
      <w:bookmarkStart w:id="139" w:name="_Toc30228"/>
      <w:bookmarkStart w:id="140" w:name="_Toc79658105"/>
      <w:r>
        <w:rPr>
          <w:rFonts w:hint="eastAsia"/>
        </w:rPr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6"/>
      <w:bookmarkEnd w:id="137"/>
      <w:bookmarkEnd w:id="138"/>
      <w:r>
        <w:rPr>
          <w:rFonts w:hint="eastAsia"/>
        </w:rPr>
        <w:t>(=)</w:t>
      </w:r>
      <w:bookmarkEnd w:id="139"/>
      <w:bookmarkEnd w:id="140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59CB26" w14:textId="77777777" w:rsidR="00C339E0" w:rsidRPr="00E25349" w:rsidRDefault="00C339E0" w:rsidP="00C339E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77777777" w:rsidR="00650ADA" w:rsidRDefault="00650ADA" w:rsidP="00C339E0">
      <w:pPr>
        <w:ind w:firstLine="420"/>
        <w:rPr>
          <w:sz w:val="21"/>
          <w:szCs w:val="21"/>
        </w:rPr>
      </w:pPr>
      <w:r w:rsidRPr="00650ADA">
        <w:rPr>
          <w:rFonts w:hint="eastAsia"/>
          <w:sz w:val="21"/>
          <w:szCs w:val="21"/>
        </w:rPr>
        <w:t xml:space="preserve">zmkKey: ZMK </w:t>
      </w:r>
      <w:r w:rsidRPr="00650ADA">
        <w:rPr>
          <w:rFonts w:hint="eastAsia"/>
          <w:sz w:val="21"/>
          <w:szCs w:val="21"/>
        </w:rPr>
        <w:t>下加密的</w:t>
      </w:r>
      <w:r w:rsidRPr="00650ADA">
        <w:rPr>
          <w:rFonts w:hint="eastAsia"/>
          <w:sz w:val="21"/>
          <w:szCs w:val="21"/>
        </w:rPr>
        <w:t xml:space="preserve"> TAK </w:t>
      </w:r>
    </w:p>
    <w:p w14:paraId="04B1E033" w14:textId="77777777" w:rsidR="00543F9B" w:rsidRPr="00650ADA" w:rsidRDefault="00C339E0" w:rsidP="00650ADA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bookmarkStart w:id="141" w:name="_Toc195427176"/>
    </w:p>
    <w:p w14:paraId="36F2C305" w14:textId="77777777" w:rsidR="00543F9B" w:rsidRDefault="00543F9B">
      <w:pPr>
        <w:pStyle w:val="2"/>
      </w:pPr>
      <w:bookmarkStart w:id="142" w:name="_Toc424301204"/>
      <w:bookmarkStart w:id="143" w:name="_Toc468710616"/>
      <w:bookmarkStart w:id="144" w:name="_Toc17440"/>
      <w:bookmarkStart w:id="145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1"/>
      <w:bookmarkEnd w:id="142"/>
      <w:bookmarkEnd w:id="143"/>
      <w:r>
        <w:rPr>
          <w:rFonts w:hint="eastAsia"/>
        </w:rPr>
        <w:t>(=)</w:t>
      </w:r>
      <w:bookmarkEnd w:id="144"/>
      <w:bookmarkEnd w:id="145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F97752D" w14:textId="77777777" w:rsidR="00650ADA" w:rsidRPr="00E25349" w:rsidRDefault="00650ADA" w:rsidP="00650ADA">
      <w:pPr>
        <w:ind w:firstLine="420"/>
        <w:rPr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77777777" w:rsidR="00650ADA" w:rsidRDefault="00650ADA" w:rsidP="00650ADA">
      <w:pPr>
        <w:ind w:firstLine="420"/>
        <w:rPr>
          <w:sz w:val="21"/>
          <w:szCs w:val="21"/>
        </w:rPr>
      </w:pPr>
      <w:r w:rsidRPr="00650ADA">
        <w:rPr>
          <w:rFonts w:hint="eastAsia"/>
          <w:sz w:val="21"/>
          <w:szCs w:val="21"/>
        </w:rPr>
        <w:t xml:space="preserve">tmkKey: </w:t>
      </w:r>
      <w:r w:rsidRPr="00650ADA">
        <w:rPr>
          <w:rFonts w:hint="eastAsia"/>
          <w:sz w:val="21"/>
          <w:szCs w:val="21"/>
        </w:rPr>
        <w:t>转换后的</w:t>
      </w:r>
      <w:r w:rsidRPr="00650ADA">
        <w:rPr>
          <w:rFonts w:hint="eastAsia"/>
          <w:sz w:val="21"/>
          <w:szCs w:val="21"/>
        </w:rPr>
        <w:t xml:space="preserve"> TAK</w:t>
      </w:r>
      <w:r w:rsidRPr="00650ADA">
        <w:rPr>
          <w:rFonts w:hint="eastAsia"/>
          <w:sz w:val="21"/>
          <w:szCs w:val="21"/>
        </w:rPr>
        <w:t>；</w:t>
      </w:r>
      <w:r w:rsidRPr="00650ADA">
        <w:rPr>
          <w:rFonts w:hint="eastAsia"/>
          <w:sz w:val="21"/>
          <w:szCs w:val="21"/>
        </w:rPr>
        <w:t xml:space="preserve">TMK </w:t>
      </w:r>
      <w:r w:rsidRPr="00650ADA">
        <w:rPr>
          <w:rFonts w:hint="eastAsia"/>
          <w:sz w:val="21"/>
          <w:szCs w:val="21"/>
        </w:rPr>
        <w:t>下加密</w:t>
      </w:r>
      <w:r w:rsidRPr="00650ADA">
        <w:rPr>
          <w:rFonts w:hint="eastAsia"/>
          <w:sz w:val="21"/>
          <w:szCs w:val="21"/>
        </w:rPr>
        <w:t xml:space="preserve"> </w:t>
      </w:r>
    </w:p>
    <w:p w14:paraId="13DA5A83" w14:textId="77777777" w:rsidR="00543F9B" w:rsidRPr="00D73CAB" w:rsidRDefault="00650ADA" w:rsidP="00D73CAB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6" w:name="_Toc195427200"/>
      <w:bookmarkStart w:id="147" w:name="_Toc424301224"/>
      <w:bookmarkStart w:id="148" w:name="_Toc468710636"/>
      <w:bookmarkStart w:id="149" w:name="_Toc14917"/>
      <w:bookmarkStart w:id="150" w:name="_Toc79658107"/>
      <w:r>
        <w:rPr>
          <w:rFonts w:hint="eastAsia"/>
        </w:rPr>
        <w:t>七、PIN</w:t>
      </w:r>
      <w:bookmarkEnd w:id="146"/>
      <w:r>
        <w:rPr>
          <w:rFonts w:hint="eastAsia"/>
        </w:rPr>
        <w:t>管理</w:t>
      </w:r>
      <w:bookmarkEnd w:id="147"/>
      <w:bookmarkEnd w:id="148"/>
      <w:bookmarkEnd w:id="149"/>
      <w:bookmarkEnd w:id="150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1" w:name="_Toc424301225"/>
      <w:bookmarkStart w:id="152" w:name="_Toc468710637"/>
      <w:bookmarkStart w:id="153" w:name="_Toc30314"/>
      <w:bookmarkStart w:id="154" w:name="_Toc79658108"/>
      <w:r>
        <w:rPr>
          <w:rFonts w:hint="eastAsia"/>
        </w:rPr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1"/>
      <w:bookmarkEnd w:id="152"/>
      <w:bookmarkEnd w:id="153"/>
      <w:bookmarkEnd w:id="154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36802F8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5" w:name="_Toc195427202"/>
      <w:bookmarkStart w:id="156" w:name="_Toc424301226"/>
      <w:bookmarkStart w:id="157" w:name="_Toc468710638"/>
      <w:bookmarkStart w:id="158" w:name="_Toc26606"/>
      <w:bookmarkStart w:id="159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5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6"/>
      <w:r>
        <w:rPr>
          <w:rFonts w:hint="eastAsia"/>
        </w:rPr>
        <w:t>(=)</w:t>
      </w:r>
      <w:bookmarkEnd w:id="157"/>
      <w:bookmarkEnd w:id="158"/>
      <w:bookmarkEnd w:id="159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46FA579" w14:textId="77777777" w:rsidR="00B716E9" w:rsidRPr="00E25349" w:rsidRDefault="00B716E9" w:rsidP="00B716E9">
      <w:pPr>
        <w:ind w:firstLine="420"/>
        <w:rPr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0" w:name="_Toc195427203"/>
    </w:p>
    <w:p w14:paraId="157289D2" w14:textId="77777777" w:rsidR="00543F9B" w:rsidRDefault="00543F9B">
      <w:pPr>
        <w:pStyle w:val="2"/>
      </w:pPr>
      <w:bookmarkStart w:id="161" w:name="_Toc424301227"/>
      <w:bookmarkStart w:id="162" w:name="_Toc468710639"/>
      <w:bookmarkStart w:id="163" w:name="_Toc23675"/>
      <w:bookmarkStart w:id="164" w:name="_Toc79658110"/>
      <w:bookmarkEnd w:id="160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1"/>
      <w:bookmarkEnd w:id="162"/>
      <w:r>
        <w:rPr>
          <w:rFonts w:hint="eastAsia"/>
        </w:rPr>
        <w:t>(*)</w:t>
      </w:r>
      <w:bookmarkEnd w:id="163"/>
      <w:bookmarkEnd w:id="164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CC4D1D" w14:textId="77777777" w:rsidR="00085710" w:rsidRPr="00E25349" w:rsidRDefault="00085710" w:rsidP="00085710">
      <w:pPr>
        <w:ind w:firstLine="420"/>
        <w:rPr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lastRenderedPageBreak/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5" w:name="_Toc195427196"/>
      <w:bookmarkStart w:id="166" w:name="_Toc424301228"/>
      <w:bookmarkStart w:id="167" w:name="_Toc468710640"/>
      <w:bookmarkStart w:id="168" w:name="_Toc12983"/>
      <w:bookmarkStart w:id="169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5"/>
      <w:bookmarkEnd w:id="166"/>
      <w:bookmarkEnd w:id="167"/>
      <w:r>
        <w:rPr>
          <w:rFonts w:hint="eastAsia"/>
        </w:rPr>
        <w:t>(*)</w:t>
      </w:r>
      <w:bookmarkEnd w:id="168"/>
      <w:bookmarkEnd w:id="169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B7CC43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0" w:name="_Toc195427198"/>
      <w:bookmarkStart w:id="171" w:name="_Toc424301229"/>
      <w:bookmarkStart w:id="172" w:name="_Toc468710641"/>
      <w:bookmarkStart w:id="173" w:name="_Toc9932"/>
      <w:bookmarkStart w:id="174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0"/>
      <w:bookmarkEnd w:id="171"/>
      <w:bookmarkEnd w:id="172"/>
      <w:r>
        <w:rPr>
          <w:rFonts w:hint="eastAsia"/>
        </w:rPr>
        <w:t>(*)</w:t>
      </w:r>
      <w:bookmarkEnd w:id="173"/>
      <w:bookmarkEnd w:id="174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6A2FCC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lastRenderedPageBreak/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5" w:name="_Toc195427195"/>
      <w:bookmarkStart w:id="176" w:name="_Toc424301230"/>
      <w:bookmarkStart w:id="177" w:name="_Toc468710642"/>
      <w:bookmarkStart w:id="178" w:name="_Toc28382"/>
      <w:bookmarkStart w:id="179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5"/>
      <w:bookmarkEnd w:id="176"/>
      <w:bookmarkEnd w:id="177"/>
      <w:r>
        <w:rPr>
          <w:rFonts w:hint="eastAsia"/>
        </w:rPr>
        <w:t>(=)</w:t>
      </w:r>
      <w:bookmarkEnd w:id="178"/>
      <w:bookmarkEnd w:id="179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DB461" w14:textId="77777777" w:rsidR="001144FF" w:rsidRPr="00E25349" w:rsidRDefault="001144FF" w:rsidP="001144FF">
      <w:pPr>
        <w:ind w:firstLine="420"/>
        <w:rPr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0" w:name="_Toc195427197"/>
      <w:bookmarkStart w:id="181" w:name="_Toc424301231"/>
      <w:bookmarkStart w:id="182" w:name="_Toc468710643"/>
      <w:bookmarkStart w:id="183" w:name="_Toc20391"/>
      <w:bookmarkStart w:id="184" w:name="_Toc79658114"/>
      <w:r>
        <w:rPr>
          <w:rFonts w:hint="eastAsia"/>
        </w:rPr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0"/>
      <w:bookmarkEnd w:id="181"/>
      <w:bookmarkEnd w:id="182"/>
      <w:r>
        <w:rPr>
          <w:rFonts w:hint="eastAsia"/>
        </w:rPr>
        <w:t>(=)</w:t>
      </w:r>
      <w:bookmarkEnd w:id="183"/>
      <w:bookmarkEnd w:id="184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B16D3C" w14:textId="77777777" w:rsidR="00B2254F" w:rsidRPr="00E25349" w:rsidRDefault="00B2254F" w:rsidP="00B2254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5" w:name="_Toc20611"/>
      <w:bookmarkStart w:id="186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5"/>
      <w:bookmarkEnd w:id="186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87" w:name="_Toc195427210"/>
      <w:bookmarkStart w:id="188" w:name="_Toc465960607"/>
      <w:bookmarkStart w:id="189" w:name="_Toc467602475"/>
      <w:bookmarkStart w:id="190" w:name="_Toc14778"/>
      <w:bookmarkStart w:id="191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87"/>
      <w:r>
        <w:rPr>
          <w:rFonts w:hint="eastAsia"/>
        </w:rPr>
        <w:t>(*)</w:t>
      </w:r>
      <w:bookmarkEnd w:id="188"/>
      <w:bookmarkEnd w:id="189"/>
      <w:bookmarkEnd w:id="190"/>
      <w:bookmarkEnd w:id="191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lastRenderedPageBreak/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2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2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143DF39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Pr="00F416D0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Pr="00F416D0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byte[] transPinFrOneKeyToAno(String srcKey, String desKey, int sca, String sPin, String 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76D63" w14:textId="3845B8B1" w:rsidR="00107702" w:rsidRPr="003E557D" w:rsidRDefault="00107702" w:rsidP="00107702">
      <w:pPr>
        <w:ind w:firstLine="420"/>
        <w:rPr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3" w:name="_Toc195427218"/>
      <w:bookmarkStart w:id="194" w:name="_Toc424301205"/>
      <w:bookmarkStart w:id="195" w:name="_Toc468710617"/>
      <w:bookmarkStart w:id="196" w:name="_Toc31328"/>
      <w:bookmarkStart w:id="197" w:name="_Toc79658118"/>
      <w:r>
        <w:rPr>
          <w:rFonts w:hint="eastAsia"/>
        </w:rPr>
        <w:t>八、消息认证码支持</w:t>
      </w:r>
      <w:bookmarkEnd w:id="193"/>
      <w:bookmarkEnd w:id="194"/>
      <w:bookmarkEnd w:id="195"/>
      <w:bookmarkEnd w:id="196"/>
      <w:bookmarkEnd w:id="197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198" w:name="_Toc195427219"/>
      <w:bookmarkStart w:id="199" w:name="_Toc424301206"/>
      <w:bookmarkStart w:id="200" w:name="_Toc468710618"/>
      <w:bookmarkStart w:id="201" w:name="_Toc17532"/>
      <w:bookmarkStart w:id="202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198"/>
      <w:bookmarkEnd w:id="199"/>
      <w:bookmarkEnd w:id="200"/>
      <w:r>
        <w:rPr>
          <w:rFonts w:hint="eastAsia"/>
        </w:rPr>
        <w:t>(=)</w:t>
      </w:r>
      <w:bookmarkEnd w:id="201"/>
      <w:bookmarkEnd w:id="202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EB25FDE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Pr="00AF4BA9">
        <w:rPr>
          <w:rFonts w:hint="eastAsia"/>
          <w:szCs w:val="21"/>
        </w:rPr>
        <w:t>密钥类型</w:t>
      </w:r>
      <w:r w:rsidRPr="00AF4BA9">
        <w:rPr>
          <w:rFonts w:hint="eastAsia"/>
          <w:szCs w:val="21"/>
        </w:rPr>
        <w:t>,0-TAK 1-ZAK</w:t>
      </w:r>
    </w:p>
    <w:p w14:paraId="7C14B438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4152C0C1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lastRenderedPageBreak/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Pr="005D5FAD">
        <w:rPr>
          <w:rFonts w:hint="eastAsia"/>
          <w:szCs w:val="21"/>
        </w:rPr>
        <w:t>密钥类型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77777777" w:rsidR="005D5FAD" w:rsidRPr="00F416D0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29DD5813" w14:textId="77777777" w:rsidR="00543F9B" w:rsidRDefault="00543F9B">
      <w:pPr>
        <w:pStyle w:val="2"/>
      </w:pPr>
      <w:bookmarkStart w:id="203" w:name="_Toc195427220"/>
      <w:bookmarkStart w:id="204" w:name="_Toc424301207"/>
      <w:bookmarkStart w:id="205" w:name="_Toc468710619"/>
      <w:bookmarkStart w:id="206" w:name="_Toc32558"/>
      <w:bookmarkStart w:id="207" w:name="_Toc79658120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3"/>
      <w:bookmarkEnd w:id="204"/>
      <w:bookmarkEnd w:id="205"/>
      <w:r>
        <w:rPr>
          <w:rFonts w:hint="eastAsia"/>
        </w:rPr>
        <w:t>(=)</w:t>
      </w:r>
      <w:bookmarkEnd w:id="206"/>
      <w:bookmarkEnd w:id="207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7CE5E68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Pr="003E557D">
        <w:rPr>
          <w:rFonts w:hint="eastAsia"/>
          <w:szCs w:val="21"/>
        </w:rPr>
        <w:t>密钥类型</w:t>
      </w:r>
      <w:r w:rsidRPr="003E557D">
        <w:rPr>
          <w:rFonts w:hint="eastAsia"/>
          <w:szCs w:val="21"/>
        </w:rPr>
        <w:t>,0-TAK 1-ZAK</w:t>
      </w:r>
    </w:p>
    <w:p w14:paraId="1AC97328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3D537C4E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77777777" w:rsidR="00543F9B" w:rsidRPr="003E557D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0EEB91" w14:textId="77777777" w:rsidR="00543F9B" w:rsidRDefault="00543F9B">
      <w:pPr>
        <w:pStyle w:val="2"/>
      </w:pPr>
      <w:bookmarkStart w:id="208" w:name="_Toc289335307"/>
      <w:bookmarkStart w:id="209" w:name="_Toc467602476"/>
      <w:bookmarkStart w:id="210" w:name="_Toc3187"/>
      <w:bookmarkStart w:id="211" w:name="_Toc79658121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08"/>
      <w:bookmarkEnd w:id="209"/>
      <w:r>
        <w:rPr>
          <w:rFonts w:hint="eastAsia"/>
        </w:rPr>
        <w:t>(*)</w:t>
      </w:r>
      <w:bookmarkEnd w:id="210"/>
      <w:bookmarkEnd w:id="211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lastRenderedPageBreak/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Pr="00E31400">
        <w:rPr>
          <w:rFonts w:hint="eastAsia"/>
          <w:szCs w:val="21"/>
        </w:rPr>
        <w:t>密钥类型：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2" w:name="_Toc467602477"/>
      <w:bookmarkStart w:id="213" w:name="_Toc21320"/>
      <w:bookmarkStart w:id="214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2"/>
      <w:r>
        <w:rPr>
          <w:rFonts w:hint="eastAsia"/>
        </w:rPr>
        <w:t>(*)</w:t>
      </w:r>
      <w:bookmarkEnd w:id="213"/>
      <w:bookmarkEnd w:id="214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Pr="0024009D">
        <w:rPr>
          <w:rFonts w:hint="eastAsia"/>
          <w:szCs w:val="21"/>
        </w:rPr>
        <w:t>密钥类型：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15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15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lastRenderedPageBreak/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Pr="0024009D">
        <w:rPr>
          <w:rFonts w:hint="eastAsia"/>
          <w:szCs w:val="21"/>
        </w:rPr>
        <w:t>密钥类型：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16" w:name="_Toc32466"/>
      <w:bookmarkStart w:id="217" w:name="_Toc79658124"/>
      <w:r>
        <w:rPr>
          <w:rFonts w:hint="eastAsia"/>
        </w:rPr>
        <w:t>九、数据加解密指令</w:t>
      </w:r>
      <w:bookmarkEnd w:id="216"/>
      <w:bookmarkEnd w:id="217"/>
    </w:p>
    <w:p w14:paraId="54F2AEC4" w14:textId="77777777" w:rsidR="00543F9B" w:rsidRDefault="00543F9B">
      <w:pPr>
        <w:pStyle w:val="2"/>
      </w:pPr>
      <w:bookmarkStart w:id="218" w:name="_Toc22599"/>
      <w:bookmarkStart w:id="219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18"/>
      <w:bookmarkEnd w:id="219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6CD6E8" w14:textId="77777777" w:rsidR="00451306" w:rsidRPr="003E557D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3FBFB6CA" w14:textId="77777777" w:rsidR="00451306" w:rsidRPr="001A7D52" w:rsidRDefault="00083BD7" w:rsidP="00083BD7">
      <w:pPr>
        <w:pStyle w:val="a0"/>
      </w:pPr>
      <w:r w:rsidRPr="00083BD7">
        <w:rPr>
          <w:szCs w:val="21"/>
        </w:rPr>
        <w:t>iv: IV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77777777" w:rsidR="00E570D0" w:rsidRPr="00083BD7" w:rsidRDefault="00E570D0" w:rsidP="00E570D0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iv: IV </w:t>
      </w:r>
      <w:r w:rsidRPr="00083BD7">
        <w:rPr>
          <w:rFonts w:hint="eastAsia"/>
          <w:sz w:val="21"/>
          <w:szCs w:val="21"/>
        </w:rPr>
        <w:t>数据域</w:t>
      </w:r>
    </w:p>
    <w:p w14:paraId="4D0BC44B" w14:textId="77777777" w:rsidR="00451306" w:rsidRDefault="00E570D0" w:rsidP="00E570D0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msg_all: </w:t>
      </w:r>
      <w:r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FA06D8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用输入的会话密钥，对指定报文数据进行加密处理。填充模式为</w:t>
      </w:r>
      <w:r w:rsidRPr="001A2EC9">
        <w:rPr>
          <w:rFonts w:hint="eastAsia"/>
          <w:sz w:val="21"/>
          <w:szCs w:val="21"/>
        </w:rPr>
        <w:t>1</w:t>
      </w:r>
      <w:r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0D8297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C090FE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D38428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用输入的会话密钥，对指定报文数据进行解密处理。填充模式为</w:t>
      </w:r>
      <w:r w:rsidRPr="001A2EC9">
        <w:rPr>
          <w:rFonts w:hint="eastAsia"/>
          <w:sz w:val="21"/>
          <w:szCs w:val="21"/>
        </w:rPr>
        <w:t>1</w:t>
      </w:r>
      <w:r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CA8E0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0785A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47CAC75" w14:textId="77777777" w:rsidR="00246091" w:rsidRPr="003E557D" w:rsidRDefault="00246091" w:rsidP="0024609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0773A4" w14:textId="77777777" w:rsidR="00246091" w:rsidRPr="003E557D" w:rsidRDefault="00246091" w:rsidP="0024609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lastRenderedPageBreak/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8D72E3" w14:textId="512CB098" w:rsidR="0077168D" w:rsidRPr="003E557D" w:rsidRDefault="0077168D" w:rsidP="0077168D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BCEC9E" w14:textId="77777777" w:rsidR="0077168D" w:rsidRPr="003E557D" w:rsidRDefault="0077168D" w:rsidP="0077168D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5BE96978" w:rsidR="00246091" w:rsidRPr="0077168D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4B8E5437" w14:textId="77777777" w:rsidR="00543F9B" w:rsidRDefault="00543F9B">
      <w:pPr>
        <w:pStyle w:val="2"/>
      </w:pPr>
      <w:bookmarkStart w:id="220" w:name="_Toc25372"/>
      <w:bookmarkStart w:id="221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0"/>
      <w:bookmarkEnd w:id="221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7777777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源密钥类型（查看密钥类型表）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lastRenderedPageBreak/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目的秘钥类型（查看密钥类型表）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22" w:name="_Toc424301211"/>
      <w:bookmarkStart w:id="223" w:name="_Toc195427228"/>
      <w:bookmarkStart w:id="224" w:name="_Toc468710623"/>
      <w:bookmarkStart w:id="225" w:name="_Toc15027"/>
      <w:bookmarkStart w:id="226" w:name="_Toc796581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26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EE8EA13" w14:textId="77777777" w:rsidR="001F29B8" w:rsidRPr="003E557D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27" w:name="_Toc79658128"/>
      <w:r>
        <w:rPr>
          <w:rFonts w:hint="eastAsia"/>
        </w:rPr>
        <w:t>十、用户存储支持</w:t>
      </w:r>
      <w:bookmarkEnd w:id="222"/>
      <w:bookmarkEnd w:id="223"/>
      <w:bookmarkEnd w:id="224"/>
      <w:bookmarkEnd w:id="225"/>
      <w:bookmarkEnd w:id="227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28" w:name="_Toc424301212"/>
      <w:bookmarkStart w:id="229" w:name="_Toc195427229"/>
      <w:bookmarkStart w:id="230" w:name="_Toc468710624"/>
      <w:bookmarkStart w:id="231" w:name="_Toc21151"/>
      <w:bookmarkStart w:id="232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28"/>
      <w:bookmarkEnd w:id="229"/>
      <w:bookmarkEnd w:id="230"/>
      <w:r>
        <w:rPr>
          <w:rFonts w:hint="eastAsia"/>
        </w:rPr>
        <w:t>(=)</w:t>
      </w:r>
      <w:bookmarkEnd w:id="231"/>
      <w:bookmarkEnd w:id="232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9F7AC" w14:textId="77777777" w:rsidR="008E7988" w:rsidRPr="003E557D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33" w:name="_Toc195427230"/>
      <w:bookmarkStart w:id="234" w:name="_Toc424301213"/>
      <w:bookmarkStart w:id="235" w:name="_Toc468710625"/>
      <w:bookmarkStart w:id="236" w:name="_Toc23031"/>
    </w:p>
    <w:p w14:paraId="70C12A82" w14:textId="77777777" w:rsidR="00543F9B" w:rsidRDefault="00543F9B">
      <w:pPr>
        <w:pStyle w:val="2"/>
      </w:pPr>
      <w:bookmarkStart w:id="237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33"/>
      <w:r>
        <w:rPr>
          <w:rFonts w:hint="eastAsia"/>
        </w:rPr>
        <w:t>对称密钥</w:t>
      </w:r>
      <w:bookmarkEnd w:id="234"/>
      <w:bookmarkEnd w:id="235"/>
      <w:r>
        <w:rPr>
          <w:rFonts w:hint="eastAsia"/>
        </w:rPr>
        <w:t>(=)</w:t>
      </w:r>
      <w:bookmarkEnd w:id="236"/>
      <w:bookmarkEnd w:id="237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D8D0FE" w14:textId="77777777" w:rsidR="00037C0C" w:rsidRPr="003E557D" w:rsidRDefault="00037C0C" w:rsidP="00037C0C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38" w:name="_Toc424301214"/>
      <w:bookmarkStart w:id="239" w:name="_Toc468710626"/>
      <w:bookmarkStart w:id="240" w:name="_Toc5383"/>
      <w:bookmarkStart w:id="241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38"/>
      <w:bookmarkEnd w:id="239"/>
      <w:r>
        <w:rPr>
          <w:rFonts w:hint="eastAsia"/>
        </w:rPr>
        <w:t>(=)</w:t>
      </w:r>
      <w:bookmarkEnd w:id="240"/>
      <w:bookmarkEnd w:id="241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D8DE54" w14:textId="77777777" w:rsidR="00037C0C" w:rsidRPr="003E557D" w:rsidRDefault="00037C0C" w:rsidP="00037C0C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42" w:name="_Toc30013"/>
      <w:bookmarkStart w:id="243" w:name="_Toc79658132"/>
      <w:r>
        <w:rPr>
          <w:rFonts w:hint="eastAsia"/>
        </w:rPr>
        <w:t>十五、公钥体系指令</w:t>
      </w:r>
      <w:bookmarkEnd w:id="242"/>
      <w:bookmarkEnd w:id="243"/>
    </w:p>
    <w:p w14:paraId="1242C181" w14:textId="6F152D61" w:rsidR="00543F9B" w:rsidRDefault="00543F9B">
      <w:pPr>
        <w:pStyle w:val="2"/>
      </w:pPr>
      <w:bookmarkStart w:id="244" w:name="_Toc21087"/>
      <w:bookmarkStart w:id="245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44"/>
      <w:bookmarkEnd w:id="245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lastRenderedPageBreak/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5813CA" w14:textId="37E01F78" w:rsidR="00A944BE" w:rsidRPr="003E557D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30844B34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46" w:name="_Toc27610"/>
      <w:bookmarkStart w:id="247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46"/>
      <w:bookmarkEnd w:id="247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8B3ABC" w14:textId="77777777" w:rsidR="00E93091" w:rsidRPr="003E557D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lastRenderedPageBreak/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CC7BA3" w14:textId="53BC3CF2" w:rsidR="0056725F" w:rsidRPr="003E557D" w:rsidRDefault="0056725F" w:rsidP="0056725F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2AEB9" w14:textId="77777777" w:rsidR="00085AD8" w:rsidRPr="003E557D" w:rsidRDefault="00085AD8" w:rsidP="00085AD8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1F6C76" w14:textId="77777777" w:rsidR="00742E7F" w:rsidRPr="003E557D" w:rsidRDefault="00742E7F" w:rsidP="00742E7F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lastRenderedPageBreak/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0371B" w14:textId="77777777" w:rsidR="00742E7F" w:rsidRPr="003E557D" w:rsidRDefault="00742E7F" w:rsidP="00742E7F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4C4921" w14:textId="283F28A9" w:rsidR="004D257F" w:rsidRPr="003E557D" w:rsidRDefault="004D257F" w:rsidP="004D257F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48" w:name="_Toc20020"/>
      <w:bookmarkStart w:id="249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48"/>
      <w:bookmarkEnd w:id="249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2AB6DE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lastRenderedPageBreak/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0" w:name="_Toc5748"/>
      <w:bookmarkStart w:id="251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0"/>
      <w:bookmarkEnd w:id="251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52" w:name="_Toc15545"/>
      <w:bookmarkStart w:id="253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52"/>
      <w:bookmarkEnd w:id="253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位密钥类型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54" w:name="_Toc9741"/>
      <w:bookmarkStart w:id="255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54"/>
      <w:bookmarkEnd w:id="255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56" w:name="_Toc2584"/>
      <w:bookmarkStart w:id="257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56"/>
      <w:bookmarkEnd w:id="257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filterData: </w:t>
      </w:r>
      <w:r w:rsidRPr="00DA2F80">
        <w:rPr>
          <w:rFonts w:hint="eastAsia"/>
          <w:sz w:val="21"/>
          <w:szCs w:val="21"/>
        </w:rPr>
        <w:t>过渡消息数据</w:t>
      </w:r>
      <w:r w:rsidRPr="00DA2F80">
        <w:rPr>
          <w:rFonts w:hint="eastAsia"/>
          <w:sz w:val="21"/>
          <w:szCs w:val="21"/>
        </w:rPr>
        <w:t>.</w:t>
      </w:r>
      <w:r w:rsidRPr="00DA2F80">
        <w:rPr>
          <w:rFonts w:hint="eastAsia"/>
          <w:sz w:val="21"/>
          <w:szCs w:val="21"/>
        </w:rPr>
        <w:t>只对“消息块号”为</w:t>
      </w:r>
      <w:r w:rsidRPr="00DA2F80">
        <w:rPr>
          <w:rFonts w:hint="eastAsia"/>
          <w:sz w:val="21"/>
          <w:szCs w:val="21"/>
        </w:rPr>
        <w:t xml:space="preserve"> 2</w:t>
      </w:r>
      <w:r w:rsidRPr="00DA2F80">
        <w:rPr>
          <w:rFonts w:hint="eastAsia"/>
          <w:sz w:val="21"/>
          <w:szCs w:val="21"/>
        </w:rPr>
        <w:t>、</w:t>
      </w:r>
      <w:r w:rsidRPr="00DA2F80">
        <w:rPr>
          <w:rFonts w:hint="eastAsia"/>
          <w:sz w:val="21"/>
          <w:szCs w:val="21"/>
        </w:rPr>
        <w:t xml:space="preserve">1 </w:t>
      </w:r>
      <w:r w:rsidRPr="00DA2F80">
        <w:rPr>
          <w:rFonts w:hint="eastAsia"/>
          <w:sz w:val="21"/>
          <w:szCs w:val="21"/>
        </w:rPr>
        <w:t>时有效</w:t>
      </w:r>
    </w:p>
    <w:p w14:paraId="58042474" w14:textId="77777777" w:rsidR="00543F9B" w:rsidRPr="00447903" w:rsidRDefault="00DA2F80" w:rsidP="00447903">
      <w:pPr>
        <w:ind w:firstLine="420"/>
        <w:rPr>
          <w:sz w:val="21"/>
          <w:szCs w:val="21"/>
        </w:rPr>
      </w:pPr>
      <w:r w:rsidRPr="00DA2F80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58" w:name="_Toc8333"/>
      <w:bookmarkStart w:id="259" w:name="_Toc79658140"/>
      <w:r>
        <w:rPr>
          <w:rFonts w:hint="eastAsia"/>
        </w:rPr>
        <w:t>十六、会话密钥协商指令</w:t>
      </w:r>
      <w:bookmarkEnd w:id="258"/>
      <w:bookmarkEnd w:id="259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0" w:name="_Toc27999"/>
      <w:bookmarkStart w:id="261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0"/>
      <w:bookmarkEnd w:id="261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95AAAF" w14:textId="77777777" w:rsidR="00447903" w:rsidRPr="003E557D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lastRenderedPageBreak/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27B30ED8" w14:textId="25B901BA" w:rsidR="00543F9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76C3E82C" w14:textId="1EE475B2" w:rsidR="00724FAC" w:rsidRPr="00724FAC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  <w:r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62" w:name="_Toc3721"/>
      <w:bookmarkStart w:id="263" w:name="_Toc7965814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2"/>
      <w:bookmarkEnd w:id="263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61545BBD" w14:textId="77777777" w:rsidR="00447903" w:rsidRPr="003E557D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61B9B5" w14:textId="494A8E45" w:rsidR="002844A6" w:rsidRPr="003E557D" w:rsidRDefault="002844A6" w:rsidP="002844A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64" w:name="_Toc11166"/>
      <w:bookmarkStart w:id="265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4"/>
      <w:bookmarkEnd w:id="265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6FACFC12" w14:textId="77777777" w:rsidR="0013043B" w:rsidRPr="003E557D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lastRenderedPageBreak/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4E465F24" w14:textId="77777777" w:rsidR="007425E2" w:rsidRPr="003E557D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8295596" w14:textId="485938BC" w:rsidR="008F168E" w:rsidRPr="003E557D" w:rsidRDefault="008F168E" w:rsidP="008F168E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66" w:name="_Toc467602462"/>
      <w:bookmarkStart w:id="267" w:name="_Toc19542"/>
      <w:bookmarkStart w:id="268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66"/>
      <w:r>
        <w:rPr>
          <w:rFonts w:hint="eastAsia"/>
        </w:rPr>
        <w:t>(*)</w:t>
      </w:r>
      <w:bookmarkEnd w:id="267"/>
      <w:bookmarkEnd w:id="268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69" w:name="_Toc424301273"/>
      <w:bookmarkStart w:id="270" w:name="_Toc468710686"/>
      <w:bookmarkStart w:id="271" w:name="_Toc21814"/>
      <w:bookmarkStart w:id="272" w:name="OLE_LINK2"/>
      <w:bookmarkStart w:id="273" w:name="_Toc79658145"/>
      <w:r>
        <w:rPr>
          <w:rFonts w:hint="eastAsia"/>
        </w:rPr>
        <w:lastRenderedPageBreak/>
        <w:t>16.5 SM2</w:t>
      </w:r>
      <w:r>
        <w:rPr>
          <w:rFonts w:hint="eastAsia"/>
        </w:rPr>
        <w:t>私钥签名</w:t>
      </w:r>
      <w:bookmarkEnd w:id="269"/>
      <w:bookmarkEnd w:id="270"/>
      <w:r>
        <w:rPr>
          <w:rFonts w:hint="eastAsia"/>
        </w:rPr>
        <w:t>(+)</w:t>
      </w:r>
      <w:bookmarkEnd w:id="271"/>
      <w:bookmarkEnd w:id="273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098D9F3E" w14:textId="77777777" w:rsidR="007425E2" w:rsidRPr="007425E2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r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727883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708F34" w14:textId="77777777" w:rsidR="00172E63" w:rsidRPr="007425E2" w:rsidRDefault="00172E63" w:rsidP="00201652">
      <w:pPr>
        <w:ind w:firstLine="420"/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77777777" w:rsidR="00543F9B" w:rsidRPr="00FF1CAD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74" w:name="_Toc424301274"/>
      <w:bookmarkStart w:id="275" w:name="_Toc468710687"/>
      <w:bookmarkStart w:id="276" w:name="_Toc16559"/>
      <w:bookmarkStart w:id="277" w:name="_Toc79658146"/>
      <w:r>
        <w:rPr>
          <w:rFonts w:hint="eastAsia"/>
        </w:rPr>
        <w:lastRenderedPageBreak/>
        <w:t>16.6 SM2</w:t>
      </w:r>
      <w:r>
        <w:rPr>
          <w:rFonts w:hint="eastAsia"/>
        </w:rPr>
        <w:t>公钥验签</w:t>
      </w:r>
      <w:bookmarkEnd w:id="274"/>
      <w:bookmarkEnd w:id="275"/>
      <w:r>
        <w:rPr>
          <w:rFonts w:hint="eastAsia"/>
        </w:rPr>
        <w:t>(+)</w:t>
      </w:r>
      <w:bookmarkEnd w:id="276"/>
      <w:bookmarkEnd w:id="277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B56B39" w14:textId="77777777" w:rsidR="00C04470" w:rsidRPr="007425E2" w:rsidRDefault="00C04470" w:rsidP="00C04470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918D04" w14:textId="77777777" w:rsidR="005477A4" w:rsidRPr="007425E2" w:rsidRDefault="005477A4" w:rsidP="005477A4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77777777" w:rsidR="00543F9B" w:rsidRPr="009A179F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72"/>
    </w:p>
    <w:p w14:paraId="41869A5A" w14:textId="2423582E" w:rsidR="00543F9B" w:rsidRDefault="00543F9B">
      <w:pPr>
        <w:pStyle w:val="2"/>
      </w:pPr>
      <w:bookmarkStart w:id="278" w:name="_Toc22124"/>
      <w:bookmarkStart w:id="279" w:name="_Toc79658147"/>
      <w:r>
        <w:rPr>
          <w:rFonts w:hint="eastAsia"/>
        </w:rPr>
        <w:t xml:space="preserve">16.6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78"/>
      <w:bookmarkEnd w:id="279"/>
    </w:p>
    <w:p w14:paraId="7AFAA5C3" w14:textId="216858F8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41035612" w:rsidR="00E93F54" w:rsidRPr="00E93F54" w:rsidRDefault="00E93F54" w:rsidP="00E93F54">
      <w:pPr>
        <w:pStyle w:val="4"/>
      </w:pPr>
      <w:r>
        <w:rPr>
          <w:rFonts w:hint="eastAsia"/>
        </w:rPr>
        <w:lastRenderedPageBreak/>
        <w:t>1</w:t>
      </w:r>
      <w:r>
        <w:t xml:space="preserve">6.4.2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9A24347" w14:textId="7ED74EC8" w:rsidR="00E93F54" w:rsidRPr="007425E2" w:rsidRDefault="001A6EDB" w:rsidP="00E93F54">
      <w:pPr>
        <w:ind w:firstLine="420"/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50C80370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 xml:space="preserve">6.4.3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40B5D8" w14:textId="77777777" w:rsidR="001A6EDB" w:rsidRPr="007425E2" w:rsidRDefault="001A6EDB" w:rsidP="001A6EDB">
      <w:pPr>
        <w:ind w:firstLine="420"/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3CD42710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 xml:space="preserve">6.4.4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68FC54" w14:textId="17B0263D" w:rsidR="001A6EDB" w:rsidRPr="007425E2" w:rsidRDefault="001A6EDB" w:rsidP="001A6EDB">
      <w:pPr>
        <w:ind w:firstLine="420"/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77777777" w:rsidR="00543F9B" w:rsidRDefault="00543F9B">
      <w:pPr>
        <w:pStyle w:val="2"/>
        <w:rPr>
          <w:szCs w:val="22"/>
        </w:rPr>
      </w:pPr>
      <w:bookmarkStart w:id="280" w:name="_Toc3436"/>
      <w:bookmarkStart w:id="281" w:name="_Toc79658148"/>
      <w:r>
        <w:rPr>
          <w:rFonts w:hint="eastAsia"/>
          <w:szCs w:val="22"/>
        </w:rPr>
        <w:lastRenderedPageBreak/>
        <w:t>16.7 LMK</w:t>
      </w:r>
      <w:r>
        <w:rPr>
          <w:rFonts w:hint="eastAsia"/>
          <w:szCs w:val="22"/>
        </w:rPr>
        <w:t>加密密钥转公钥加密输出</w:t>
      </w:r>
      <w:bookmarkEnd w:id="281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77777777" w:rsidR="00543F9B" w:rsidRDefault="00543F9B">
      <w:pPr>
        <w:pStyle w:val="2"/>
      </w:pPr>
      <w:bookmarkStart w:id="282" w:name="_Toc79658149"/>
      <w:r>
        <w:rPr>
          <w:rFonts w:hint="eastAsia"/>
        </w:rPr>
        <w:t>16.8 ECC</w:t>
      </w:r>
      <w:r>
        <w:rPr>
          <w:rFonts w:hint="eastAsia"/>
        </w:rPr>
        <w:t>密钥生成</w:t>
      </w:r>
      <w:bookmarkEnd w:id="282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88A66A" w14:textId="77777777" w:rsidR="001B0B88" w:rsidRPr="007425E2" w:rsidRDefault="001B0B88" w:rsidP="001B0B88">
      <w:pPr>
        <w:ind w:firstLine="420"/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77777777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83" w:name="_Toc79658150"/>
      <w:r>
        <w:rPr>
          <w:rFonts w:hint="eastAsia"/>
        </w:rPr>
        <w:t xml:space="preserve">16.9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83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77777777" w:rsidR="00974929" w:rsidRPr="00974929" w:rsidRDefault="00543F9B" w:rsidP="00974929">
      <w:pPr>
        <w:pStyle w:val="2"/>
      </w:pPr>
      <w:bookmarkStart w:id="284" w:name="_Toc79658151"/>
      <w:r>
        <w:rPr>
          <w:rFonts w:hint="eastAsia"/>
        </w:rPr>
        <w:t xml:space="preserve">16.6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84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可选项，仅当密钥索引为9999时才可有此域，值为‘T’+密钥类型，默认为T1，仅当密钥长度为256bits时该域才起作用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85" w:name="_Toc79658152"/>
      <w:r>
        <w:rPr>
          <w:rFonts w:hint="eastAsia"/>
        </w:rPr>
        <w:t>十七、数码科技应用指令</w:t>
      </w:r>
      <w:bookmarkEnd w:id="280"/>
      <w:bookmarkEnd w:id="285"/>
    </w:p>
    <w:p w14:paraId="1A45A30C" w14:textId="77777777" w:rsidR="00543F9B" w:rsidRDefault="00543F9B">
      <w:pPr>
        <w:pStyle w:val="2"/>
      </w:pPr>
      <w:bookmarkStart w:id="286" w:name="_Toc15799"/>
      <w:bookmarkStart w:id="287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固定密钥类型为</w:t>
      </w:r>
      <w:r>
        <w:rPr>
          <w:rFonts w:hint="eastAsia"/>
        </w:rPr>
        <w:t>002)</w:t>
      </w:r>
      <w:bookmarkEnd w:id="286"/>
      <w:bookmarkEnd w:id="287"/>
    </w:p>
    <w:p w14:paraId="7C8CB482" w14:textId="77777777" w:rsidR="00543F9B" w:rsidRDefault="00543F9B">
      <w:pPr>
        <w:pStyle w:val="2"/>
      </w:pPr>
      <w:bookmarkStart w:id="288" w:name="_Toc13091"/>
      <w:bookmarkStart w:id="289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，增加密钥类型</w:t>
      </w:r>
      <w:r>
        <w:rPr>
          <w:rFonts w:hint="eastAsia"/>
        </w:rPr>
        <w:t>2,</w:t>
      </w:r>
      <w:r>
        <w:rPr>
          <w:rFonts w:hint="eastAsia"/>
        </w:rPr>
        <w:t>密钥类型为</w:t>
      </w:r>
      <w:r>
        <w:rPr>
          <w:rFonts w:hint="eastAsia"/>
        </w:rPr>
        <w:t>002)</w:t>
      </w:r>
      <w:bookmarkEnd w:id="288"/>
      <w:bookmarkEnd w:id="289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77777777" w:rsidR="00543F9B" w:rsidRDefault="00543F9B">
      <w:pPr>
        <w:pStyle w:val="2"/>
      </w:pPr>
      <w:bookmarkStart w:id="290" w:name="_Toc28007"/>
      <w:bookmarkStart w:id="291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，增加密钥类型</w:t>
      </w:r>
      <w:r>
        <w:rPr>
          <w:rFonts w:hint="eastAsia"/>
        </w:rPr>
        <w:t>2,</w:t>
      </w:r>
      <w:r>
        <w:rPr>
          <w:rFonts w:hint="eastAsia"/>
        </w:rPr>
        <w:t>密钥类型为</w:t>
      </w:r>
      <w:r>
        <w:rPr>
          <w:rFonts w:hint="eastAsia"/>
        </w:rPr>
        <w:t>002)</w:t>
      </w:r>
      <w:bookmarkEnd w:id="290"/>
      <w:bookmarkEnd w:id="291"/>
    </w:p>
    <w:p w14:paraId="4E6A55B9" w14:textId="77777777" w:rsidR="00543F9B" w:rsidRDefault="00543F9B">
      <w:pPr>
        <w:pStyle w:val="2"/>
      </w:pPr>
      <w:bookmarkStart w:id="292" w:name="_Toc9902"/>
      <w:bookmarkStart w:id="293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，固定源密钥类型和目的密钥类型为</w:t>
      </w:r>
      <w:r>
        <w:rPr>
          <w:rFonts w:hint="eastAsia"/>
        </w:rPr>
        <w:t>002)</w:t>
      </w:r>
      <w:bookmarkEnd w:id="292"/>
      <w:bookmarkEnd w:id="293"/>
    </w:p>
    <w:p w14:paraId="60678940" w14:textId="77777777" w:rsidR="00543F9B" w:rsidRDefault="00543F9B">
      <w:pPr>
        <w:pStyle w:val="2"/>
      </w:pPr>
      <w:bookmarkStart w:id="294" w:name="_Toc23445"/>
      <w:bookmarkStart w:id="295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，固定密钥类型为</w:t>
      </w:r>
      <w:r>
        <w:rPr>
          <w:rFonts w:hint="eastAsia"/>
        </w:rPr>
        <w:t>002)</w:t>
      </w:r>
      <w:bookmarkEnd w:id="294"/>
      <w:bookmarkEnd w:id="295"/>
    </w:p>
    <w:p w14:paraId="7F093D6E" w14:textId="77777777" w:rsidR="00543F9B" w:rsidRDefault="00543F9B">
      <w:pPr>
        <w:pStyle w:val="2"/>
      </w:pPr>
      <w:bookmarkStart w:id="296" w:name="_Toc4062"/>
      <w:bookmarkStart w:id="297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，固定密钥类型为</w:t>
      </w:r>
      <w:r>
        <w:rPr>
          <w:rFonts w:hint="eastAsia"/>
        </w:rPr>
        <w:t>002)</w:t>
      </w:r>
      <w:bookmarkEnd w:id="296"/>
      <w:bookmarkEnd w:id="297"/>
    </w:p>
    <w:p w14:paraId="2086955B" w14:textId="77777777" w:rsidR="00543F9B" w:rsidRDefault="00543F9B">
      <w:pPr>
        <w:pStyle w:val="2"/>
      </w:pPr>
      <w:bookmarkStart w:id="298" w:name="_Toc23161"/>
      <w:bookmarkStart w:id="299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，固定密钥类型为</w:t>
      </w:r>
      <w:r>
        <w:rPr>
          <w:rFonts w:hint="eastAsia"/>
        </w:rPr>
        <w:t>002)</w:t>
      </w:r>
      <w:bookmarkEnd w:id="298"/>
      <w:bookmarkEnd w:id="299"/>
    </w:p>
    <w:p w14:paraId="661C8937" w14:textId="77777777" w:rsidR="00543F9B" w:rsidRDefault="00543F9B">
      <w:pPr>
        <w:pStyle w:val="2"/>
      </w:pPr>
      <w:bookmarkStart w:id="300" w:name="_Toc25329"/>
      <w:bookmarkStart w:id="301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0"/>
      <w:bookmarkEnd w:id="301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DK: LMK14-15 </w:t>
      </w:r>
      <w:r w:rsidRPr="00974929">
        <w:rPr>
          <w:rFonts w:hint="eastAsia"/>
          <w:sz w:val="21"/>
          <w:szCs w:val="21"/>
        </w:rPr>
        <w:t>加密下的密钥</w:t>
      </w:r>
    </w:p>
    <w:p w14:paraId="4B2F1284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keyCheck: </w:t>
      </w:r>
      <w:r w:rsidRPr="00974929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02" w:name="_Toc29855"/>
      <w:bookmarkStart w:id="303" w:name="_Toc79658161"/>
      <w:r>
        <w:rPr>
          <w:rFonts w:hint="eastAsia"/>
        </w:rPr>
        <w:lastRenderedPageBreak/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2"/>
      <w:bookmarkEnd w:id="303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77777777" w:rsidR="00A73957" w:rsidRPr="00A73957" w:rsidRDefault="00A73957" w:rsidP="00A73957">
      <w:pPr>
        <w:ind w:firstLine="420"/>
        <w:rPr>
          <w:sz w:val="21"/>
          <w:szCs w:val="21"/>
        </w:rPr>
      </w:pPr>
      <w:r w:rsidRPr="00A73957">
        <w:rPr>
          <w:rFonts w:hint="eastAsia"/>
          <w:sz w:val="21"/>
          <w:szCs w:val="21"/>
        </w:rPr>
        <w:t xml:space="preserve">roleType: </w:t>
      </w:r>
      <w:r w:rsidRPr="00A73957">
        <w:rPr>
          <w:rFonts w:hint="eastAsia"/>
          <w:sz w:val="21"/>
          <w:szCs w:val="21"/>
        </w:rPr>
        <w:t>角色类型</w:t>
      </w:r>
      <w:r w:rsidRPr="00A73957">
        <w:rPr>
          <w:rFonts w:hint="eastAsia"/>
          <w:sz w:val="21"/>
          <w:szCs w:val="21"/>
        </w:rPr>
        <w:t>,1</w:t>
      </w:r>
      <w:r w:rsidRPr="00A73957">
        <w:rPr>
          <w:rFonts w:hint="eastAsia"/>
          <w:sz w:val="21"/>
          <w:szCs w:val="21"/>
        </w:rPr>
        <w:t>：系统管理员</w:t>
      </w:r>
      <w:r w:rsidRPr="00A73957">
        <w:rPr>
          <w:rFonts w:hint="eastAsia"/>
          <w:sz w:val="21"/>
          <w:szCs w:val="21"/>
        </w:rPr>
        <w:t>,2</w:t>
      </w:r>
      <w:r w:rsidRPr="00A73957">
        <w:rPr>
          <w:rFonts w:hint="eastAsia"/>
          <w:sz w:val="21"/>
          <w:szCs w:val="21"/>
        </w:rPr>
        <w:t>：密钥管理员</w:t>
      </w:r>
      <w:r w:rsidRPr="00A73957">
        <w:rPr>
          <w:rFonts w:hint="eastAsia"/>
          <w:sz w:val="21"/>
          <w:szCs w:val="21"/>
        </w:rPr>
        <w:t xml:space="preserve">,3: </w:t>
      </w:r>
      <w:r w:rsidRPr="00A73957">
        <w:rPr>
          <w:rFonts w:hint="eastAsia"/>
          <w:sz w:val="21"/>
          <w:szCs w:val="21"/>
        </w:rPr>
        <w:t>配置管理员</w:t>
      </w:r>
    </w:p>
    <w:p w14:paraId="5448DD5B" w14:textId="77777777" w:rsidR="00543F9B" w:rsidRPr="007128F0" w:rsidRDefault="00A73957" w:rsidP="007128F0">
      <w:pPr>
        <w:ind w:firstLine="420"/>
        <w:rPr>
          <w:sz w:val="21"/>
          <w:szCs w:val="21"/>
        </w:rPr>
      </w:pPr>
      <w:r w:rsidRPr="00A73957">
        <w:rPr>
          <w:rFonts w:hint="eastAsia"/>
          <w:sz w:val="21"/>
          <w:szCs w:val="21"/>
        </w:rPr>
        <w:t xml:space="preserve">roleId: </w:t>
      </w:r>
      <w:r w:rsidRPr="00A73957">
        <w:rPr>
          <w:rFonts w:hint="eastAsia"/>
          <w:sz w:val="21"/>
          <w:szCs w:val="21"/>
        </w:rPr>
        <w:t>角色</w:t>
      </w:r>
      <w:r w:rsidRPr="00A73957">
        <w:rPr>
          <w:rFonts w:hint="eastAsia"/>
          <w:sz w:val="21"/>
          <w:szCs w:val="21"/>
        </w:rPr>
        <w:t>ID, 1</w:t>
      </w:r>
      <w:r w:rsidRPr="00A73957">
        <w:rPr>
          <w:rFonts w:hint="eastAsia"/>
          <w:sz w:val="21"/>
          <w:szCs w:val="21"/>
        </w:rPr>
        <w:t>：管理员</w:t>
      </w:r>
      <w:r w:rsidRPr="00A73957">
        <w:rPr>
          <w:rFonts w:hint="eastAsia"/>
          <w:sz w:val="21"/>
          <w:szCs w:val="21"/>
        </w:rPr>
        <w:t>1,2</w:t>
      </w:r>
      <w:r w:rsidRPr="00A73957">
        <w:rPr>
          <w:rFonts w:hint="eastAsia"/>
          <w:sz w:val="21"/>
          <w:szCs w:val="21"/>
        </w:rPr>
        <w:t>：管理员</w:t>
      </w:r>
      <w:r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04" w:name="_Toc21119"/>
      <w:bookmarkStart w:id="305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04"/>
      <w:bookmarkEnd w:id="305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06" w:name="_Toc914"/>
      <w:bookmarkStart w:id="307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06"/>
      <w:bookmarkEnd w:id="307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702156" w14:textId="77777777" w:rsidR="00C97E25" w:rsidRPr="007425E2" w:rsidRDefault="00420337" w:rsidP="00C97E25">
      <w:pPr>
        <w:ind w:firstLine="420"/>
      </w:pPr>
      <w:r w:rsidRPr="00420337">
        <w:rPr>
          <w:rFonts w:hint="eastAsia"/>
          <w:sz w:val="21"/>
          <w:szCs w:val="21"/>
        </w:rPr>
        <w:t>获取应用密钥明文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7777777" w:rsidR="00420337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 xml:space="preserve">keyCheck: </w:t>
      </w:r>
      <w:r w:rsidRPr="00420337">
        <w:rPr>
          <w:rFonts w:hint="eastAsia"/>
          <w:sz w:val="21"/>
          <w:szCs w:val="21"/>
        </w:rPr>
        <w:t>密钥明文的校验值</w:t>
      </w:r>
    </w:p>
    <w:p w14:paraId="22AC4DEC" w14:textId="77777777" w:rsidR="00420337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lastRenderedPageBreak/>
        <w:t xml:space="preserve">key1: </w:t>
      </w:r>
      <w:r w:rsidRPr="00420337">
        <w:rPr>
          <w:rFonts w:hint="eastAsia"/>
          <w:sz w:val="21"/>
          <w:szCs w:val="21"/>
        </w:rPr>
        <w:t>密钥明文分量</w:t>
      </w:r>
      <w:r w:rsidRPr="00420337">
        <w:rPr>
          <w:rFonts w:hint="eastAsia"/>
          <w:sz w:val="21"/>
          <w:szCs w:val="21"/>
        </w:rPr>
        <w:t>1</w:t>
      </w:r>
    </w:p>
    <w:p w14:paraId="473610E1" w14:textId="77777777" w:rsidR="00543F9B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 xml:space="preserve">key2: </w:t>
      </w:r>
      <w:r w:rsidRPr="00420337">
        <w:rPr>
          <w:rFonts w:hint="eastAsia"/>
          <w:sz w:val="21"/>
          <w:szCs w:val="21"/>
        </w:rPr>
        <w:t>密钥明文分量</w:t>
      </w:r>
      <w:r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08" w:name="_Toc17910"/>
      <w:bookmarkStart w:id="309" w:name="_Toc79658164"/>
      <w:r>
        <w:rPr>
          <w:rFonts w:hint="eastAsia"/>
        </w:rPr>
        <w:t>十八、SJJ1111密押机兼容指令</w:t>
      </w:r>
      <w:bookmarkEnd w:id="308"/>
      <w:bookmarkEnd w:id="309"/>
    </w:p>
    <w:p w14:paraId="27913F8B" w14:textId="77777777" w:rsidR="00543F9B" w:rsidRDefault="00543F9B">
      <w:pPr>
        <w:pStyle w:val="2"/>
      </w:pPr>
      <w:bookmarkStart w:id="310" w:name="_Toc7401"/>
      <w:bookmarkStart w:id="311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10"/>
      <w:bookmarkEnd w:id="311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34F2ED" w14:textId="77777777" w:rsidR="00420337" w:rsidRPr="007425E2" w:rsidRDefault="00420337" w:rsidP="00420337">
      <w:pPr>
        <w:ind w:firstLine="420"/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77777777" w:rsidR="00543F9B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 xml:space="preserve">MAC: </w:t>
      </w:r>
      <w:r w:rsidRPr="00420337">
        <w:rPr>
          <w:rFonts w:hint="eastAsia"/>
          <w:sz w:val="21"/>
          <w:szCs w:val="21"/>
        </w:rPr>
        <w:t>密押，默认为</w:t>
      </w:r>
      <w:r w:rsidRPr="00420337">
        <w:rPr>
          <w:rFonts w:hint="eastAsia"/>
          <w:sz w:val="21"/>
          <w:szCs w:val="21"/>
        </w:rPr>
        <w:t>8H</w:t>
      </w:r>
      <w:r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12" w:name="_Toc8418"/>
      <w:bookmarkStart w:id="313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12"/>
      <w:bookmarkEnd w:id="313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366426" w14:textId="77777777" w:rsidR="00420337" w:rsidRPr="007425E2" w:rsidRDefault="00420337" w:rsidP="00420337">
      <w:pPr>
        <w:ind w:firstLine="420"/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DE529F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Pr="00DB0909">
        <w:rPr>
          <w:rFonts w:hint="eastAsia"/>
          <w:szCs w:val="21"/>
        </w:rPr>
        <w:t>密钥类型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14" w:name="_Toc4332"/>
      <w:bookmarkStart w:id="315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4"/>
      <w:bookmarkEnd w:id="315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5D010C4E" w14:textId="77777777" w:rsidR="00DB0909" w:rsidRPr="007425E2" w:rsidRDefault="00DB0909" w:rsidP="00DB0909">
      <w:pPr>
        <w:ind w:firstLine="420"/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Pr="00DB0909">
        <w:rPr>
          <w:rFonts w:hint="eastAsia"/>
          <w:szCs w:val="21"/>
        </w:rPr>
        <w:t>密钥类型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77777777" w:rsidR="00DB0909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 xml:space="preserve">infoLen: </w:t>
      </w:r>
      <w:r w:rsidRPr="00DB0909">
        <w:rPr>
          <w:rFonts w:hint="eastAsia"/>
          <w:sz w:val="21"/>
          <w:szCs w:val="21"/>
        </w:rPr>
        <w:t>返回原数据长度</w:t>
      </w:r>
    </w:p>
    <w:p w14:paraId="4CABBA19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 xml:space="preserve">info: </w:t>
      </w:r>
      <w:r w:rsidRPr="00DB0909">
        <w:rPr>
          <w:rFonts w:hint="eastAsia"/>
          <w:sz w:val="21"/>
          <w:szCs w:val="21"/>
        </w:rPr>
        <w:t>信息数据</w:t>
      </w:r>
      <w:r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16" w:name="_Toc18841"/>
      <w:bookmarkStart w:id="317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16"/>
      <w:bookmarkEnd w:id="317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B71BA" w14:textId="77777777" w:rsidR="00DB0909" w:rsidRPr="007425E2" w:rsidRDefault="00DB0909" w:rsidP="00DB0909">
      <w:pPr>
        <w:ind w:firstLine="420"/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Pr="001867F5">
        <w:rPr>
          <w:rFonts w:hint="eastAsia"/>
          <w:szCs w:val="21"/>
        </w:rPr>
        <w:t>密钥类型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7777777" w:rsidR="001867F5" w:rsidRPr="001867F5" w:rsidRDefault="001867F5" w:rsidP="001867F5">
      <w:pPr>
        <w:ind w:firstLine="420"/>
        <w:rPr>
          <w:sz w:val="21"/>
          <w:szCs w:val="21"/>
        </w:rPr>
      </w:pPr>
      <w:r w:rsidRPr="001867F5">
        <w:rPr>
          <w:rFonts w:hint="eastAsia"/>
          <w:sz w:val="21"/>
          <w:szCs w:val="21"/>
        </w:rPr>
        <w:t xml:space="preserve">infoLen: </w:t>
      </w:r>
      <w:r w:rsidRPr="001867F5">
        <w:rPr>
          <w:rFonts w:hint="eastAsia"/>
          <w:sz w:val="21"/>
          <w:szCs w:val="21"/>
        </w:rPr>
        <w:t>密文数据长度</w:t>
      </w:r>
    </w:p>
    <w:p w14:paraId="132EE212" w14:textId="77777777" w:rsidR="00543F9B" w:rsidRPr="001867F5" w:rsidRDefault="001867F5" w:rsidP="001867F5">
      <w:pPr>
        <w:ind w:firstLine="420"/>
        <w:rPr>
          <w:sz w:val="21"/>
          <w:szCs w:val="21"/>
        </w:rPr>
      </w:pPr>
      <w:r w:rsidRPr="001867F5">
        <w:rPr>
          <w:rFonts w:hint="eastAsia"/>
          <w:sz w:val="21"/>
          <w:szCs w:val="21"/>
        </w:rPr>
        <w:t xml:space="preserve">info: </w:t>
      </w:r>
      <w:r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18" w:name="_Toc20262"/>
      <w:bookmarkStart w:id="319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8"/>
      <w:bookmarkEnd w:id="319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F509B40" w14:textId="77777777" w:rsidR="00D55E3C" w:rsidRPr="007425E2" w:rsidRDefault="00D55E3C" w:rsidP="00D55E3C">
      <w:pPr>
        <w:ind w:firstLine="420"/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20" w:name="_Toc4596"/>
      <w:bookmarkStart w:id="321" w:name="_Toc79658170"/>
      <w:r>
        <w:rPr>
          <w:rFonts w:hint="eastAsia"/>
        </w:rPr>
        <w:lastRenderedPageBreak/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0"/>
      <w:bookmarkEnd w:id="321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5A664F" w14:textId="77777777" w:rsidR="00D55E3C" w:rsidRPr="007425E2" w:rsidRDefault="00D55E3C" w:rsidP="00D55E3C">
      <w:pPr>
        <w:ind w:firstLine="420"/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22" w:name="_Toc26772"/>
      <w:bookmarkStart w:id="323" w:name="_Toc79658171"/>
      <w:r>
        <w:rPr>
          <w:rFonts w:hint="eastAsia"/>
        </w:rPr>
        <w:t>十九、黄金交易所新增指令(20171108)</w:t>
      </w:r>
      <w:bookmarkEnd w:id="322"/>
      <w:bookmarkEnd w:id="323"/>
    </w:p>
    <w:p w14:paraId="4388A355" w14:textId="77777777" w:rsidR="00543F9B" w:rsidRDefault="00543F9B">
      <w:pPr>
        <w:pStyle w:val="2"/>
        <w:rPr>
          <w:szCs w:val="22"/>
        </w:rPr>
      </w:pPr>
      <w:bookmarkStart w:id="324" w:name="_Toc497898683"/>
      <w:bookmarkStart w:id="325" w:name="_Toc31562"/>
      <w:bookmarkStart w:id="326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24"/>
      <w:bookmarkEnd w:id="325"/>
      <w:bookmarkEnd w:id="326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A5D9E" w14:textId="77777777" w:rsidR="00D55E3C" w:rsidRPr="007425E2" w:rsidRDefault="00D55E3C" w:rsidP="00D55E3C">
      <w:pPr>
        <w:ind w:firstLine="420"/>
      </w:pPr>
      <w:r w:rsidRPr="00D55E3C">
        <w:rPr>
          <w:rFonts w:hint="eastAsia"/>
          <w:sz w:val="21"/>
          <w:szCs w:val="21"/>
        </w:rPr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77777777" w:rsidR="0051572B" w:rsidRPr="0051572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keyLen: </w:t>
      </w:r>
      <w:r w:rsidRPr="0051572B">
        <w:rPr>
          <w:rFonts w:hint="eastAsia"/>
          <w:sz w:val="21"/>
          <w:szCs w:val="21"/>
        </w:rPr>
        <w:t>公钥加密的密文长度</w:t>
      </w:r>
    </w:p>
    <w:p w14:paraId="13D2CC6B" w14:textId="77777777" w:rsidR="00543F9B" w:rsidRPr="0051572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key: </w:t>
      </w:r>
      <w:r w:rsidRPr="0051572B">
        <w:rPr>
          <w:rFonts w:hint="eastAsia"/>
          <w:sz w:val="21"/>
          <w:szCs w:val="21"/>
        </w:rPr>
        <w:t>公钥加密的密文的</w:t>
      </w:r>
      <w:r w:rsidRPr="0051572B">
        <w:rPr>
          <w:rFonts w:hint="eastAsia"/>
          <w:sz w:val="21"/>
          <w:szCs w:val="21"/>
        </w:rPr>
        <w:t>DER</w:t>
      </w:r>
      <w:r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27" w:name="_Toc497898684"/>
      <w:bookmarkStart w:id="328" w:name="_Toc25689"/>
      <w:bookmarkStart w:id="329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27"/>
      <w:bookmarkEnd w:id="328"/>
      <w:bookmarkEnd w:id="329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C2007C" w14:textId="77777777" w:rsidR="0051572B" w:rsidRPr="007425E2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77777777" w:rsidR="0051572B" w:rsidRPr="0051572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keyLen: </w:t>
      </w:r>
      <w:r w:rsidRPr="0051572B">
        <w:rPr>
          <w:rFonts w:hint="eastAsia"/>
          <w:sz w:val="21"/>
          <w:szCs w:val="21"/>
        </w:rPr>
        <w:t>密文数据的字节长度</w:t>
      </w:r>
    </w:p>
    <w:p w14:paraId="066AFDB1" w14:textId="77777777" w:rsidR="00543F9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key: </w:t>
      </w:r>
      <w:r w:rsidRPr="0051572B">
        <w:rPr>
          <w:rFonts w:hint="eastAsia"/>
          <w:sz w:val="21"/>
          <w:szCs w:val="21"/>
        </w:rPr>
        <w:t>密文数据</w:t>
      </w:r>
      <w:r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30" w:name="_Toc22214"/>
      <w:bookmarkStart w:id="331" w:name="_Toc79658174"/>
      <w:r>
        <w:rPr>
          <w:rFonts w:hint="eastAsia"/>
        </w:rPr>
        <w:t>二十、网联业务指令(20171108)</w:t>
      </w:r>
      <w:bookmarkEnd w:id="330"/>
      <w:bookmarkEnd w:id="331"/>
    </w:p>
    <w:p w14:paraId="14599895" w14:textId="7F7176E3" w:rsidR="00543F9B" w:rsidRDefault="00543F9B">
      <w:pPr>
        <w:pStyle w:val="2"/>
        <w:rPr>
          <w:szCs w:val="22"/>
        </w:rPr>
      </w:pPr>
      <w:bookmarkStart w:id="332" w:name="_Toc806"/>
      <w:bookmarkStart w:id="333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32"/>
      <w:bookmarkEnd w:id="333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4EE00531" w14:textId="77777777" w:rsidR="006C6021" w:rsidRPr="006C6021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77777777" w:rsidR="006C6021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231059DC" w14:textId="77777777" w:rsidR="006C6021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37F3F81B" w:rsidR="00543F9B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40FAFE" w14:textId="41C03C06" w:rsidR="00B41255" w:rsidRPr="006C6021" w:rsidRDefault="00B41255" w:rsidP="00B41255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lastRenderedPageBreak/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77777777" w:rsidR="00B41255" w:rsidRPr="006C6021" w:rsidRDefault="00B41255" w:rsidP="00B41255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037A55C9" w14:textId="77777777" w:rsidR="00B41255" w:rsidRPr="006C6021" w:rsidRDefault="00B41255" w:rsidP="00B41255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77777777" w:rsidR="00B41255" w:rsidRPr="006C6021" w:rsidRDefault="00B41255" w:rsidP="00B41255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34" w:name="_Toc3521"/>
      <w:bookmarkStart w:id="335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34"/>
      <w:bookmarkEnd w:id="335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0EE24DE" w14:textId="77777777" w:rsidR="006C6021" w:rsidRPr="006C6021" w:rsidRDefault="006C6021" w:rsidP="006C6021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77777777" w:rsidR="006C6021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加密的会话密钥，格式为：密钥类型</w:t>
      </w:r>
      <w:r w:rsidRPr="006C6021">
        <w:rPr>
          <w:rFonts w:hint="eastAsia"/>
          <w:sz w:val="21"/>
          <w:szCs w:val="21"/>
        </w:rPr>
        <w:t>|</w:t>
      </w:r>
      <w:r w:rsidRPr="006C6021">
        <w:rPr>
          <w:rFonts w:hint="eastAsia"/>
          <w:sz w:val="21"/>
          <w:szCs w:val="21"/>
        </w:rPr>
        <w:t>密钥密文，比如：</w:t>
      </w:r>
      <w:r w:rsidRPr="006C6021">
        <w:rPr>
          <w:rFonts w:hint="eastAsia"/>
          <w:sz w:val="21"/>
          <w:szCs w:val="21"/>
        </w:rPr>
        <w:t>02|</w:t>
      </w:r>
      <w:r w:rsidRPr="006C6021">
        <w:rPr>
          <w:rFonts w:hint="eastAsia"/>
          <w:sz w:val="21"/>
          <w:szCs w:val="21"/>
        </w:rPr>
        <w:t>密钥密文</w:t>
      </w:r>
    </w:p>
    <w:p w14:paraId="17BC5F53" w14:textId="77777777" w:rsidR="00543F9B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36H</w:t>
      </w:r>
      <w:r w:rsidRPr="006C6021">
        <w:rPr>
          <w:rFonts w:hint="eastAsia"/>
          <w:sz w:val="21"/>
          <w:szCs w:val="21"/>
        </w:rPr>
        <w:t>。</w:t>
      </w:r>
    </w:p>
    <w:p w14:paraId="30A1A548" w14:textId="77777777" w:rsidR="00543F9B" w:rsidRDefault="00543F9B">
      <w:pPr>
        <w:pStyle w:val="2"/>
      </w:pPr>
      <w:bookmarkStart w:id="336" w:name="_Toc11949"/>
      <w:bookmarkStart w:id="337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36"/>
      <w:bookmarkEnd w:id="337"/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9EBFBE" w14:textId="77777777" w:rsidR="006C6021" w:rsidRPr="006C6021" w:rsidRDefault="006C6021" w:rsidP="006C6021">
      <w:pPr>
        <w:pStyle w:val="a0"/>
      </w:pPr>
      <w:r w:rsidRPr="006C6021">
        <w:rPr>
          <w:rFonts w:hint="eastAsia"/>
          <w:szCs w:val="21"/>
        </w:rPr>
        <w:t>用指定的证书私钥对指定的数据进行数字签名</w:t>
      </w:r>
      <w:r w:rsidRPr="006C6021">
        <w:rPr>
          <w:rFonts w:hint="eastAsia"/>
        </w:rPr>
        <w:t>。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77777777" w:rsidR="00543F9B" w:rsidRPr="00BC6257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6CC23450" w14:textId="77777777" w:rsidR="00543F9B" w:rsidRDefault="00543F9B">
      <w:pPr>
        <w:pStyle w:val="2"/>
      </w:pPr>
      <w:bookmarkStart w:id="338" w:name="_Toc32215"/>
      <w:bookmarkStart w:id="339" w:name="_Toc79658178"/>
      <w:r>
        <w:rPr>
          <w:rFonts w:hint="eastAsia"/>
        </w:rPr>
        <w:lastRenderedPageBreak/>
        <w:t xml:space="preserve">20.4 </w:t>
      </w:r>
      <w:r>
        <w:rPr>
          <w:rFonts w:hint="eastAsia"/>
        </w:rPr>
        <w:t>验证数字签名</w:t>
      </w:r>
      <w:bookmarkEnd w:id="339"/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8968FB" w14:textId="77777777" w:rsidR="00BC6257" w:rsidRPr="006C6021" w:rsidRDefault="00BC6257" w:rsidP="00BC6257">
      <w:pPr>
        <w:pStyle w:val="a0"/>
      </w:pPr>
      <w:r w:rsidRPr="00BC6257">
        <w:rPr>
          <w:rFonts w:hint="eastAsia"/>
          <w:szCs w:val="21"/>
        </w:rPr>
        <w:t>验证数字签名</w:t>
      </w:r>
      <w:r w:rsidRPr="006C6021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54AA7B5E" w14:textId="77777777" w:rsidR="00543F9B" w:rsidRDefault="00543F9B">
      <w:pPr>
        <w:pStyle w:val="2"/>
      </w:pPr>
      <w:bookmarkStart w:id="340" w:name="_Toc79658179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38"/>
      <w:bookmarkEnd w:id="340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41" w:name="_Toc13038"/>
      <w:bookmarkStart w:id="342" w:name="_Toc79658180"/>
      <w:r>
        <w:rPr>
          <w:rFonts w:hint="eastAsia"/>
        </w:rPr>
        <w:t>二十一、无卡支付业务指令(20180326)</w:t>
      </w:r>
      <w:bookmarkEnd w:id="341"/>
      <w:bookmarkEnd w:id="342"/>
    </w:p>
    <w:p w14:paraId="5E11C026" w14:textId="77777777" w:rsidR="00543F9B" w:rsidRDefault="00543F9B">
      <w:pPr>
        <w:pStyle w:val="2"/>
      </w:pPr>
      <w:bookmarkStart w:id="343" w:name="_Toc15264"/>
      <w:bookmarkStart w:id="344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43"/>
      <w:bookmarkEnd w:id="344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45" w:name="_Toc10455"/>
      <w:bookmarkStart w:id="346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45"/>
      <w:bookmarkEnd w:id="346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47" w:name="_Toc499120419"/>
      <w:bookmarkStart w:id="348" w:name="_Toc3513"/>
      <w:bookmarkStart w:id="349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47"/>
      <w:r>
        <w:rPr>
          <w:rFonts w:hint="eastAsia"/>
        </w:rPr>
        <w:t>公钥</w:t>
      </w:r>
      <w:bookmarkEnd w:id="348"/>
      <w:bookmarkEnd w:id="349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36184EAF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Pr="005D1A85">
        <w:rPr>
          <w:rFonts w:hint="eastAsia"/>
          <w:szCs w:val="21"/>
        </w:rPr>
        <w:t>密钥类型，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50" w:name="_Toc21039"/>
      <w:bookmarkStart w:id="351" w:name="_Toc79658184"/>
      <w:r>
        <w:rPr>
          <w:rFonts w:hint="eastAsia"/>
        </w:rPr>
        <w:t>二十二、新增指令（高性能支持）</w:t>
      </w:r>
      <w:bookmarkEnd w:id="350"/>
      <w:bookmarkEnd w:id="351"/>
    </w:p>
    <w:p w14:paraId="260477D1" w14:textId="77777777" w:rsidR="00543F9B" w:rsidRDefault="00543F9B">
      <w:pPr>
        <w:pStyle w:val="2"/>
      </w:pPr>
      <w:bookmarkStart w:id="352" w:name="_Toc359"/>
      <w:bookmarkStart w:id="353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52"/>
      <w:bookmarkEnd w:id="353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54" w:name="_Toc15394"/>
      <w:bookmarkStart w:id="355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54"/>
      <w:bookmarkEnd w:id="355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应用主密钥密钥类型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77777777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27位的索引号：16位机构号+3位密钥类型+8位密钥索引号，‘K’为传入索引标志；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56" w:name="_Toc14395"/>
      <w:bookmarkStart w:id="357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56"/>
      <w:bookmarkEnd w:id="357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27位的索引号：16位机构号+3位密钥类型+8位密钥索引号，‘K’为传入索引标志；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58" w:name="_Toc28358"/>
      <w:bookmarkStart w:id="359" w:name="_Toc79658188"/>
      <w:r>
        <w:rPr>
          <w:rFonts w:hint="eastAsia"/>
        </w:rPr>
        <w:t>二十三、签名验签模块指令</w:t>
      </w:r>
      <w:bookmarkEnd w:id="358"/>
      <w:bookmarkEnd w:id="359"/>
    </w:p>
    <w:p w14:paraId="3B20EC3B" w14:textId="77777777" w:rsidR="00543F9B" w:rsidRDefault="00543F9B">
      <w:pPr>
        <w:pStyle w:val="2"/>
      </w:pPr>
      <w:bookmarkStart w:id="360" w:name="_Toc31630"/>
      <w:bookmarkStart w:id="361" w:name="OLE_LINK10"/>
      <w:bookmarkStart w:id="362" w:name="_Toc79658189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60"/>
      <w:bookmarkEnd w:id="3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3" w:name="OLE_LINK11"/>
            <w:bookmarkEnd w:id="36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4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64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63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65" w:name="_Toc28969"/>
      <w:bookmarkStart w:id="366" w:name="OLE_LINK16"/>
      <w:bookmarkStart w:id="367" w:name="_Toc79658190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65"/>
      <w:bookmarkEnd w:id="367"/>
    </w:p>
    <w:bookmarkEnd w:id="366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8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9" w:name="OLE_LINK18"/>
            <w:bookmarkEnd w:id="368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0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70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1" w:name="OLE_LINK13"/>
            <w:bookmarkEnd w:id="369"/>
            <w:r w:rsidRPr="00543F9B">
              <w:rPr>
                <w:rFonts w:hint="eastAsia"/>
                <w:sz w:val="21"/>
                <w:szCs w:val="21"/>
              </w:rPr>
              <w:lastRenderedPageBreak/>
              <w:t>证书信息</w:t>
            </w:r>
            <w:bookmarkEnd w:id="371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2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72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73" w:name="OLE_LINK19"/>
      <w:r>
        <w:rPr>
          <w:rFonts w:hint="eastAsia"/>
        </w:rPr>
        <w:t>Recv=</w:t>
      </w:r>
    </w:p>
    <w:bookmarkEnd w:id="373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74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74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75" w:name="_Toc29935"/>
      <w:bookmarkStart w:id="376" w:name="OLE_LINK20"/>
      <w:bookmarkStart w:id="377" w:name="_Toc79658191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5"/>
      <w:bookmarkEnd w:id="377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76"/>
    </w:p>
    <w:p w14:paraId="415618FF" w14:textId="77777777" w:rsidR="00543F9B" w:rsidRDefault="00543F9B">
      <w:pPr>
        <w:pStyle w:val="2"/>
      </w:pPr>
      <w:bookmarkStart w:id="378" w:name="_Toc21130"/>
      <w:bookmarkStart w:id="379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8"/>
      <w:bookmarkEnd w:id="379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lastRenderedPageBreak/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80" w:name="_Toc31456"/>
      <w:bookmarkStart w:id="381" w:name="OLE_LINK25"/>
      <w:bookmarkStart w:id="382" w:name="_Toc79658193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0"/>
      <w:bookmarkEnd w:id="382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81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BD67B21" w14:textId="77777777" w:rsidR="00E93F54" w:rsidRPr="006C6021" w:rsidRDefault="00E93F54" w:rsidP="00E93F54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lastRenderedPageBreak/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C48BC1" w14:textId="77777777" w:rsidR="0077168D" w:rsidRPr="006C6021" w:rsidRDefault="0077168D" w:rsidP="0077168D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4DBA0EF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20EC11B3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 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57C9F4F3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83" w:name="_Toc2719"/>
      <w:bookmarkStart w:id="384" w:name="OLE_LINK28"/>
      <w:bookmarkStart w:id="385" w:name="_Toc79658194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3"/>
      <w:bookmarkEnd w:id="385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E55B5FA" w14:textId="77777777" w:rsidR="005935C6" w:rsidRPr="006C6021" w:rsidRDefault="005935C6" w:rsidP="005935C6">
      <w:pPr>
        <w:pStyle w:val="a0"/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84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EC3B48" w14:textId="77777777" w:rsidR="0077168D" w:rsidRPr="006C6021" w:rsidRDefault="0077168D" w:rsidP="0077168D">
      <w:pPr>
        <w:pStyle w:val="a0"/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792EFE51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50E4C0DC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CDF3B21" w14:textId="5A9F09BD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3.6.1.4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lastRenderedPageBreak/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80C2BC" w14:textId="4281B154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699395B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 xml:space="preserve">3.6.1.5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30E4EE" w14:textId="037CD787" w:rsidR="00375AD0" w:rsidRPr="006C6021" w:rsidRDefault="00375AD0" w:rsidP="00375AD0">
      <w:pPr>
        <w:pStyle w:val="a0"/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86" w:name="_Toc7313"/>
      <w:bookmarkStart w:id="387" w:name="_Toc79658195"/>
      <w:r>
        <w:rPr>
          <w:rFonts w:hint="eastAsia"/>
        </w:rPr>
        <w:t>23.6.2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6"/>
      <w:bookmarkEnd w:id="387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88" w:name="_Toc20700"/>
      <w:bookmarkStart w:id="389" w:name="OLE_LINK30"/>
      <w:bookmarkStart w:id="390" w:name="_Toc79658196"/>
      <w:r>
        <w:rPr>
          <w:rFonts w:hint="eastAsia"/>
        </w:rPr>
        <w:lastRenderedPageBreak/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88"/>
      <w:bookmarkEnd w:id="390"/>
    </w:p>
    <w:bookmarkEnd w:id="389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1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391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392" w:name="_Toc11398"/>
      <w:bookmarkStart w:id="393" w:name="OLE_LINK32"/>
      <w:bookmarkStart w:id="394" w:name="_Toc79658197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392"/>
      <w:bookmarkEnd w:id="394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393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395" w:name="_Toc19218"/>
      <w:bookmarkStart w:id="396" w:name="OLE_LINK34"/>
      <w:bookmarkStart w:id="397" w:name="_Toc79658198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395"/>
      <w:bookmarkEnd w:id="397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396"/>
    </w:p>
    <w:p w14:paraId="5E4CC80F" w14:textId="77777777" w:rsidR="00543F9B" w:rsidRDefault="00543F9B">
      <w:pPr>
        <w:pStyle w:val="2"/>
      </w:pPr>
      <w:bookmarkStart w:id="398" w:name="_Toc18756"/>
      <w:bookmarkStart w:id="399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398"/>
      <w:bookmarkEnd w:id="39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00" w:name="_Toc13789"/>
      <w:bookmarkStart w:id="401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00"/>
      <w:bookmarkEnd w:id="40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2" w:name="_Toc7283"/>
      <w:bookmarkStart w:id="403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带公钥证书与原始数据的数字签名（遵循 PKCS#7）</w:t>
      </w:r>
      <w:bookmarkEnd w:id="402"/>
      <w:bookmarkEnd w:id="403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DN，从加密设备获取对应的私钥证书，对指定的原始数据编制带公钥证书的数字签名（遵循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4" w:name="_Toc32192"/>
      <w:bookmarkStart w:id="405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带公钥证书与原始数据的数字签名验签（遵循 PKCS#7）</w:t>
      </w:r>
      <w:bookmarkEnd w:id="404"/>
      <w:bookmarkEnd w:id="405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说明：对指定的原始数据核验其带公钥证书签名。如签名有效（含证书无效）且需返回签名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者公钥证书信息时，同时返回签名者公钥证书信息。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lastRenderedPageBreak/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06" w:name="_Toc3102"/>
      <w:bookmarkStart w:id="407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06"/>
      <w:bookmarkEnd w:id="407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08" w:name="_Toc13791"/>
      <w:bookmarkStart w:id="409" w:name="_Toc79658204"/>
      <w:r>
        <w:rPr>
          <w:rFonts w:ascii="黑体" w:hAnsi="黑体" w:cs="黑体" w:hint="eastAsia"/>
          <w:color w:val="000000"/>
          <w:shd w:val="clear" w:color="auto" w:fill="FFFFFF"/>
        </w:rPr>
        <w:t>23.15 通过机构号获取证书内容</w:t>
      </w:r>
      <w:bookmarkEnd w:id="408"/>
      <w:bookmarkEnd w:id="409"/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0" w:name="_Toc14079"/>
      <w:bookmarkStart w:id="411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10"/>
      <w:bookmarkEnd w:id="411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lastRenderedPageBreak/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Pr="000E19E5">
        <w:rPr>
          <w:rFonts w:hint="eastAsia"/>
          <w:szCs w:val="21"/>
        </w:rPr>
        <w:t>密钥类型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7493140C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2745D1" w:rsidRPr="002745D1">
        <w:rPr>
          <w:rFonts w:hint="eastAsia"/>
          <w:szCs w:val="21"/>
        </w:rPr>
        <w:t>密钥类型，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77777777" w:rsidR="00971E4B" w:rsidRPr="000E19E5" w:rsidRDefault="00971E4B" w:rsidP="00971E4B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B5C42D" w14:textId="77777777" w:rsidR="00971E4B" w:rsidRPr="006C6021" w:rsidRDefault="00971E4B" w:rsidP="00971E4B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77777777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Pr="002745D1">
        <w:rPr>
          <w:rFonts w:hint="eastAsia"/>
          <w:szCs w:val="21"/>
        </w:rPr>
        <w:t>密钥类型，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45558909" w:rsidR="00971E4B" w:rsidRP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0000C9A1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2" w:name="_Toc437253691"/>
      <w:bookmarkStart w:id="413" w:name="_Toc424301366"/>
      <w:bookmarkStart w:id="414" w:name="_Toc79658206"/>
      <w:r>
        <w:rPr>
          <w:rFonts w:ascii="黑体" w:hAnsi="宋体" w:cs="黑体" w:hint="eastAsia"/>
          <w:color w:val="000000"/>
          <w:shd w:val="clear" w:color="auto" w:fill="FFFFFF"/>
        </w:rPr>
        <w:lastRenderedPageBreak/>
        <w:t>23.17带公钥证书与签名属性的数字签名（遵循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4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5" w:name="_Toc79658207"/>
      <w:r>
        <w:rPr>
          <w:rFonts w:ascii="黑体" w:hAnsi="宋体" w:cs="黑体" w:hint="eastAsia"/>
          <w:color w:val="000000"/>
          <w:shd w:val="clear" w:color="auto" w:fill="FFFFFF"/>
        </w:rPr>
        <w:t>23.18带公钥证书与签名属性的数字签名验签（遵循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5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77777777" w:rsidR="00543F9B" w:rsidRDefault="00543F9B">
      <w:pPr>
        <w:pStyle w:val="2"/>
      </w:pPr>
      <w:bookmarkStart w:id="416" w:name="_Toc79658208"/>
      <w:r>
        <w:rPr>
          <w:rFonts w:hint="eastAsia"/>
        </w:rPr>
        <w:t>23.19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16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lastRenderedPageBreak/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17" w:name="_Toc79658209"/>
      <w:r>
        <w:rPr>
          <w:rFonts w:hint="eastAsia"/>
        </w:rPr>
        <w:t>二十四、加密机设备监控指令</w:t>
      </w:r>
      <w:bookmarkEnd w:id="412"/>
      <w:bookmarkEnd w:id="413"/>
      <w:bookmarkEnd w:id="417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18" w:name="_Toc424301367"/>
      <w:bookmarkStart w:id="419" w:name="_Toc424300989"/>
      <w:bookmarkStart w:id="420" w:name="_Toc437253692"/>
      <w:bookmarkStart w:id="421" w:name="_Toc79503121"/>
      <w:bookmarkStart w:id="422" w:name="_Toc79503657"/>
      <w:bookmarkStart w:id="423" w:name="_Toc79655556"/>
      <w:bookmarkStart w:id="424" w:name="_Toc424300235"/>
      <w:bookmarkStart w:id="425" w:name="_Toc79658210"/>
      <w:bookmarkEnd w:id="418"/>
      <w:bookmarkEnd w:id="419"/>
      <w:bookmarkEnd w:id="420"/>
      <w:bookmarkEnd w:id="421"/>
      <w:bookmarkEnd w:id="422"/>
      <w:bookmarkEnd w:id="423"/>
      <w:bookmarkEnd w:id="425"/>
    </w:p>
    <w:p w14:paraId="7A1CC98D" w14:textId="77777777" w:rsidR="00543F9B" w:rsidRDefault="00543F9B">
      <w:pPr>
        <w:pStyle w:val="2"/>
      </w:pPr>
      <w:bookmarkStart w:id="426" w:name="_Toc437253693"/>
      <w:bookmarkStart w:id="427" w:name="_Toc424301368"/>
      <w:bookmarkStart w:id="428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24"/>
      <w:bookmarkEnd w:id="426"/>
      <w:bookmarkEnd w:id="427"/>
      <w:bookmarkEnd w:id="428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29" w:name="_Toc424300236"/>
      <w:bookmarkStart w:id="430" w:name="_Toc437253694"/>
      <w:bookmarkStart w:id="431" w:name="_Toc424301369"/>
      <w:bookmarkStart w:id="432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29"/>
      <w:bookmarkEnd w:id="430"/>
      <w:bookmarkEnd w:id="431"/>
      <w:bookmarkEnd w:id="432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33" w:name="_Toc79658213"/>
      <w:r>
        <w:rPr>
          <w:rFonts w:hint="eastAsia"/>
        </w:rPr>
        <w:lastRenderedPageBreak/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33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34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34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</w:t>
            </w:r>
            <w:r>
              <w:rPr>
                <w:rFonts w:ascii="宋体" w:hAnsi="宋体" w:hint="eastAsia"/>
                <w:szCs w:val="21"/>
              </w:rPr>
              <w:lastRenderedPageBreak/>
              <w:t>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35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35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36" w:name="_Toc79658216"/>
      <w:r>
        <w:rPr>
          <w:rFonts w:hint="eastAsia"/>
        </w:rPr>
        <w:t>二十五、新增指令</w:t>
      </w:r>
      <w:bookmarkEnd w:id="436"/>
    </w:p>
    <w:p w14:paraId="28D352FD" w14:textId="167614D0" w:rsidR="0040661D" w:rsidRPr="00DF6D68" w:rsidRDefault="0040661D" w:rsidP="0040661D">
      <w:pPr>
        <w:pStyle w:val="2"/>
      </w:pPr>
      <w:bookmarkStart w:id="437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37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38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38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39" w:name="_Toc79658219"/>
      <w:r>
        <w:lastRenderedPageBreak/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39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40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0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41" w:name="_Toc79658221"/>
      <w:r>
        <w:lastRenderedPageBreak/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1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42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42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43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3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lastRenderedPageBreak/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44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4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45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45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77777777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>
        <w:rPr>
          <w:rFonts w:hint="eastAsia"/>
        </w:rPr>
        <w:t>密钥类型，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lastRenderedPageBreak/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46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46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47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47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48" w:name="_Toc79658228"/>
      <w:r>
        <w:lastRenderedPageBreak/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48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49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49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50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50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51" w:name="_Toc79658231"/>
      <w:r>
        <w:lastRenderedPageBreak/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51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52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52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53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53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lastRenderedPageBreak/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54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54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55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55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56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56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57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57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77777777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0157228F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equipType: </w:t>
      </w:r>
      <w:r w:rsidRPr="003C7D57">
        <w:rPr>
          <w:rFonts w:hint="eastAsia"/>
          <w:sz w:val="21"/>
          <w:szCs w:val="21"/>
        </w:rPr>
        <w:t>设备型号</w:t>
      </w:r>
    </w:p>
    <w:p w14:paraId="62A45564" w14:textId="77777777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equipNo: </w:t>
      </w:r>
      <w:r w:rsidRPr="003C7D57">
        <w:rPr>
          <w:rFonts w:hint="eastAsia"/>
          <w:sz w:val="21"/>
          <w:szCs w:val="21"/>
        </w:rPr>
        <w:t>设备序号</w:t>
      </w:r>
    </w:p>
    <w:p w14:paraId="556CC6C0" w14:textId="77777777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equipPk: </w:t>
      </w:r>
      <w:r w:rsidRPr="003C7D57">
        <w:rPr>
          <w:rFonts w:hint="eastAsia"/>
          <w:sz w:val="21"/>
          <w:szCs w:val="21"/>
        </w:rPr>
        <w:t>设备密钥公钥</w:t>
      </w:r>
    </w:p>
    <w:p w14:paraId="455D987D" w14:textId="4911A365" w:rsidR="008255A9" w:rsidRPr="00D73AB3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authSign: </w:t>
      </w:r>
      <w:r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58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58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59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59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lastRenderedPageBreak/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60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60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61" w:name="_Toc79658241"/>
      <w:r>
        <w:rPr>
          <w:rFonts w:hint="eastAsia"/>
        </w:rPr>
        <w:t>二十六、新增-中移指令</w:t>
      </w:r>
      <w:bookmarkEnd w:id="461"/>
    </w:p>
    <w:p w14:paraId="1C824D93" w14:textId="77777777" w:rsidR="009011FA" w:rsidRDefault="009011FA" w:rsidP="00CB2155">
      <w:pPr>
        <w:pStyle w:val="2"/>
      </w:pPr>
      <w:bookmarkStart w:id="462" w:name="_Toc1624518333"/>
      <w:bookmarkStart w:id="463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62"/>
      <w:bookmarkEnd w:id="463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64" w:name="_Toc172534773"/>
      <w:bookmarkStart w:id="465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64"/>
      <w:bookmarkEnd w:id="465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66" w:name="_Toc689006361"/>
      <w:bookmarkStart w:id="467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66"/>
      <w:bookmarkEnd w:id="467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68" w:name="_Toc898084703"/>
      <w:bookmarkStart w:id="469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68"/>
      <w:bookmarkEnd w:id="469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70" w:name="_Toc1594532205"/>
      <w:bookmarkStart w:id="471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70"/>
      <w:bookmarkEnd w:id="471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72" w:name="_Toc854338522"/>
      <w:bookmarkStart w:id="473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72"/>
      <w:bookmarkEnd w:id="473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74" w:name="_Toc791875412"/>
      <w:bookmarkStart w:id="475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74"/>
      <w:bookmarkEnd w:id="475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76" w:name="_Toc1093889025"/>
      <w:bookmarkStart w:id="477" w:name="_Toc79658249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76"/>
      <w:bookmarkEnd w:id="477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78" w:name="_Toc385341208"/>
      <w:bookmarkStart w:id="479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78"/>
      <w:bookmarkEnd w:id="479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80" w:name="_Toc1766487151"/>
      <w:bookmarkStart w:id="481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80"/>
      <w:bookmarkEnd w:id="481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lastRenderedPageBreak/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82" w:name="_Toc388127082"/>
      <w:bookmarkStart w:id="483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82"/>
      <w:bookmarkEnd w:id="483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84" w:name="_Toc1344031235"/>
      <w:bookmarkStart w:id="485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84"/>
      <w:bookmarkEnd w:id="485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86" w:name="_Toc1899967499"/>
      <w:bookmarkStart w:id="487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86"/>
      <w:bookmarkEnd w:id="487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488" w:name="_Toc1819408450"/>
      <w:bookmarkStart w:id="489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488"/>
      <w:bookmarkEnd w:id="489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490" w:name="_Toc778169517"/>
      <w:bookmarkStart w:id="491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490"/>
      <w:bookmarkEnd w:id="491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492" w:name="_Toc519661989"/>
      <w:bookmarkStart w:id="493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492"/>
      <w:bookmarkEnd w:id="493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6172A83B" w14:textId="77777777" w:rsidR="009011FA" w:rsidRPr="009011FA" w:rsidRDefault="009011FA" w:rsidP="009011FA">
      <w:pPr>
        <w:pStyle w:val="a0"/>
      </w:pPr>
    </w:p>
    <w:p w14:paraId="6EA1C330" w14:textId="77777777" w:rsidR="00B2074A" w:rsidRPr="00B2074A" w:rsidRDefault="00B2074A" w:rsidP="00B2074A">
      <w:pPr>
        <w:pStyle w:val="a0"/>
      </w:pPr>
    </w:p>
    <w:p w14:paraId="5FB28C44" w14:textId="049C8288" w:rsidR="00525D45" w:rsidRPr="00E43785" w:rsidRDefault="004F004F" w:rsidP="004F004F">
      <w:pPr>
        <w:pStyle w:val="1"/>
      </w:pPr>
      <w:bookmarkStart w:id="494" w:name="_Toc79658258"/>
      <w:r>
        <w:rPr>
          <w:rFonts w:hint="eastAsia"/>
        </w:rPr>
        <w:t>附录：</w:t>
      </w:r>
      <w:bookmarkEnd w:id="494"/>
    </w:p>
    <w:p w14:paraId="17698AFA" w14:textId="77777777" w:rsidR="004F004F" w:rsidRDefault="004F004F" w:rsidP="006877F1">
      <w:pPr>
        <w:pStyle w:val="2"/>
      </w:pPr>
      <w:bookmarkStart w:id="495" w:name="_Toc437253526"/>
      <w:bookmarkStart w:id="496" w:name="_Toc18018"/>
      <w:bookmarkStart w:id="497" w:name="_Toc424301160"/>
      <w:bookmarkStart w:id="498" w:name="_Toc195427140"/>
      <w:bookmarkStart w:id="499" w:name="_Toc79658259"/>
      <w:r>
        <w:rPr>
          <w:rFonts w:hint="eastAsia"/>
        </w:rPr>
        <w:t>密钥类型表</w:t>
      </w:r>
      <w:bookmarkEnd w:id="495"/>
      <w:bookmarkEnd w:id="496"/>
      <w:bookmarkEnd w:id="497"/>
      <w:bookmarkEnd w:id="498"/>
      <w:bookmarkEnd w:id="499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出于安全的原因，并不是所有的密钥类型代码在所有的命令中都是可用的。</w:t>
      </w:r>
    </w:p>
    <w:p w14:paraId="14C32983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在命令中使用的密钥类型码是通过将变种代码作为第一个字符、将LMK对代码作为第二个字符而组成的。例如：ZPK的代码为001。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00" w:name="_Toc195427141"/>
      <w:bookmarkStart w:id="501" w:name="_Toc424301161"/>
      <w:bookmarkStart w:id="502" w:name="_Toc437253527"/>
      <w:bookmarkStart w:id="503" w:name="_Toc1386"/>
      <w:bookmarkStart w:id="504" w:name="_Toc79658260"/>
      <w:r>
        <w:rPr>
          <w:rFonts w:hint="eastAsia"/>
        </w:rPr>
        <w:t>密钥方案表</w:t>
      </w:r>
      <w:bookmarkEnd w:id="500"/>
      <w:bookmarkEnd w:id="501"/>
      <w:bookmarkEnd w:id="502"/>
      <w:bookmarkEnd w:id="503"/>
      <w:bookmarkEnd w:id="504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05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05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06" w:name="_Toc79658262"/>
      <w:r>
        <w:rPr>
          <w:rFonts w:hint="eastAsia"/>
        </w:rPr>
        <w:t>常见错误码表</w:t>
      </w:r>
      <w:bookmarkEnd w:id="506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4F004F" w:rsidRDefault="00844635" w:rsidP="004F004F">
      <w:pPr>
        <w:pStyle w:val="a0"/>
      </w:pPr>
    </w:p>
    <w:sectPr w:rsidR="00844635" w:rsidRPr="004F004F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3D526" w14:textId="77777777" w:rsidR="00C12C83" w:rsidRDefault="00C12C83">
      <w:r>
        <w:separator/>
      </w:r>
    </w:p>
  </w:endnote>
  <w:endnote w:type="continuationSeparator" w:id="0">
    <w:p w14:paraId="25BF3F57" w14:textId="77777777" w:rsidR="00C12C83" w:rsidRDefault="00C1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3BFF" w14:textId="77777777" w:rsidR="00C12C83" w:rsidRDefault="00C12C83">
      <w:r>
        <w:separator/>
      </w:r>
    </w:p>
  </w:footnote>
  <w:footnote w:type="continuationSeparator" w:id="0">
    <w:p w14:paraId="527FB53B" w14:textId="77777777" w:rsidR="00C12C83" w:rsidRDefault="00C12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B11"/>
    <w:rsid w:val="0006518A"/>
    <w:rsid w:val="000745C6"/>
    <w:rsid w:val="000757D4"/>
    <w:rsid w:val="00076228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B7E"/>
    <w:rsid w:val="001E6A6E"/>
    <w:rsid w:val="001F19B0"/>
    <w:rsid w:val="001F2378"/>
    <w:rsid w:val="001F29B8"/>
    <w:rsid w:val="001F3A62"/>
    <w:rsid w:val="001F3D3E"/>
    <w:rsid w:val="001F63FC"/>
    <w:rsid w:val="0020028C"/>
    <w:rsid w:val="00201115"/>
    <w:rsid w:val="00201652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6145"/>
    <w:rsid w:val="00216743"/>
    <w:rsid w:val="00217043"/>
    <w:rsid w:val="00221A5C"/>
    <w:rsid w:val="00221E75"/>
    <w:rsid w:val="00222959"/>
    <w:rsid w:val="002244B4"/>
    <w:rsid w:val="002249C1"/>
    <w:rsid w:val="00225635"/>
    <w:rsid w:val="00227A5A"/>
    <w:rsid w:val="0023011A"/>
    <w:rsid w:val="002306F4"/>
    <w:rsid w:val="00231D80"/>
    <w:rsid w:val="0023500A"/>
    <w:rsid w:val="0024009D"/>
    <w:rsid w:val="002417FC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24"/>
    <w:rsid w:val="0031110F"/>
    <w:rsid w:val="00311B67"/>
    <w:rsid w:val="0031456E"/>
    <w:rsid w:val="00321E79"/>
    <w:rsid w:val="00326BB6"/>
    <w:rsid w:val="00326FDB"/>
    <w:rsid w:val="0033052B"/>
    <w:rsid w:val="0033300C"/>
    <w:rsid w:val="00335A52"/>
    <w:rsid w:val="0033654D"/>
    <w:rsid w:val="003379C4"/>
    <w:rsid w:val="00337C75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3816"/>
    <w:rsid w:val="00464357"/>
    <w:rsid w:val="00465582"/>
    <w:rsid w:val="0046596E"/>
    <w:rsid w:val="0046760C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D13EE"/>
    <w:rsid w:val="004D1F98"/>
    <w:rsid w:val="004D257F"/>
    <w:rsid w:val="004D3371"/>
    <w:rsid w:val="004E335F"/>
    <w:rsid w:val="004E38C2"/>
    <w:rsid w:val="004E614B"/>
    <w:rsid w:val="004E61AB"/>
    <w:rsid w:val="004E7840"/>
    <w:rsid w:val="004F004F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20E"/>
    <w:rsid w:val="005A1C82"/>
    <w:rsid w:val="005A5359"/>
    <w:rsid w:val="005A683A"/>
    <w:rsid w:val="005A7127"/>
    <w:rsid w:val="005B1409"/>
    <w:rsid w:val="005B2655"/>
    <w:rsid w:val="005B39E2"/>
    <w:rsid w:val="005C0384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D47"/>
    <w:rsid w:val="00606944"/>
    <w:rsid w:val="0061308E"/>
    <w:rsid w:val="00613260"/>
    <w:rsid w:val="006135C9"/>
    <w:rsid w:val="006143FA"/>
    <w:rsid w:val="00615FE8"/>
    <w:rsid w:val="006172C3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8A8"/>
    <w:rsid w:val="00786BBC"/>
    <w:rsid w:val="00786FA2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72F"/>
    <w:rsid w:val="007D2E08"/>
    <w:rsid w:val="007D37BD"/>
    <w:rsid w:val="007D3F90"/>
    <w:rsid w:val="007D4277"/>
    <w:rsid w:val="007D4BB4"/>
    <w:rsid w:val="007D67C5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5D60"/>
    <w:rsid w:val="008079CF"/>
    <w:rsid w:val="00812A02"/>
    <w:rsid w:val="008136CD"/>
    <w:rsid w:val="0081521D"/>
    <w:rsid w:val="00815F69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1787"/>
    <w:rsid w:val="00893A5F"/>
    <w:rsid w:val="008941A3"/>
    <w:rsid w:val="00894377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58B8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E13E5"/>
    <w:rsid w:val="009E193D"/>
    <w:rsid w:val="009E5494"/>
    <w:rsid w:val="009E6AD2"/>
    <w:rsid w:val="009E779D"/>
    <w:rsid w:val="009F043A"/>
    <w:rsid w:val="009F12FC"/>
    <w:rsid w:val="009F2FFD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6A79"/>
    <w:rsid w:val="00A16AFA"/>
    <w:rsid w:val="00A16D95"/>
    <w:rsid w:val="00A20838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A002A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95A"/>
    <w:rsid w:val="00C3709F"/>
    <w:rsid w:val="00C37BE6"/>
    <w:rsid w:val="00C41245"/>
    <w:rsid w:val="00C417D7"/>
    <w:rsid w:val="00C428C0"/>
    <w:rsid w:val="00C43551"/>
    <w:rsid w:val="00C45E16"/>
    <w:rsid w:val="00C46FE9"/>
    <w:rsid w:val="00C5254D"/>
    <w:rsid w:val="00C53823"/>
    <w:rsid w:val="00C53F69"/>
    <w:rsid w:val="00C57275"/>
    <w:rsid w:val="00C5784E"/>
    <w:rsid w:val="00C6035F"/>
    <w:rsid w:val="00C61644"/>
    <w:rsid w:val="00C677C6"/>
    <w:rsid w:val="00C67B0D"/>
    <w:rsid w:val="00C753BB"/>
    <w:rsid w:val="00C75E3D"/>
    <w:rsid w:val="00C75FB4"/>
    <w:rsid w:val="00C76F81"/>
    <w:rsid w:val="00C8440E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CB0"/>
    <w:rsid w:val="00DB41FD"/>
    <w:rsid w:val="00DB4926"/>
    <w:rsid w:val="00DB510F"/>
    <w:rsid w:val="00DB6BF8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F3A"/>
    <w:rsid w:val="00E43785"/>
    <w:rsid w:val="00E4453F"/>
    <w:rsid w:val="00E452DA"/>
    <w:rsid w:val="00E45B00"/>
    <w:rsid w:val="00E46A5E"/>
    <w:rsid w:val="00E475E8"/>
    <w:rsid w:val="00E50A8C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2AD8"/>
    <w:rsid w:val="00ED383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F81"/>
    <w:rsid w:val="00F535D7"/>
    <w:rsid w:val="00F557FF"/>
    <w:rsid w:val="00F57CB9"/>
    <w:rsid w:val="00F57DF4"/>
    <w:rsid w:val="00F639C6"/>
    <w:rsid w:val="00F64687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4F9C"/>
    <w:rsid w:val="00FC62AF"/>
    <w:rsid w:val="00FC7950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CAD"/>
    <w:rsid w:val="00FF5339"/>
    <w:rsid w:val="00FF6953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969</TotalTime>
  <Pages>99</Pages>
  <Words>12092</Words>
  <Characters>68926</Characters>
  <Application>Microsoft Office Word</Application>
  <DocSecurity>0</DocSecurity>
  <Lines>574</Lines>
  <Paragraphs>161</Paragraphs>
  <ScaleCrop>false</ScaleCrop>
  <Company/>
  <LinksUpToDate>false</LinksUpToDate>
  <CharactersWithSpaces>80857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48</cp:revision>
  <cp:lastPrinted>2017-11-22T05:23:00Z</cp:lastPrinted>
  <dcterms:created xsi:type="dcterms:W3CDTF">2021-08-09T08:44:00Z</dcterms:created>
  <dcterms:modified xsi:type="dcterms:W3CDTF">2021-08-12T02:54:00Z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