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E82E9D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E82E9D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E82E9D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E82E9D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E82E9D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E82E9D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E82E9D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6A4F8DBA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LMK</w:t>
      </w:r>
      <w:r w:rsidRPr="00E25349">
        <w:rPr>
          <w:rFonts w:hint="eastAsia"/>
          <w:sz w:val="21"/>
          <w:szCs w:val="21"/>
        </w:rPr>
        <w:t>加密密钥</w:t>
      </w:r>
    </w:p>
    <w:p w14:paraId="4A83A684" w14:textId="08FD0093" w:rsidR="00543F9B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55643F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lastRenderedPageBreak/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LMK LMK</w:t>
      </w:r>
      <w:r w:rsidRPr="00E25349">
        <w:rPr>
          <w:rFonts w:hint="eastAsia"/>
          <w:sz w:val="21"/>
          <w:szCs w:val="21"/>
        </w:rPr>
        <w:t>加密密钥</w:t>
      </w:r>
    </w:p>
    <w:p w14:paraId="12BFD3EA" w14:textId="77777777" w:rsidR="009931F5" w:rsidRPr="00E25349" w:rsidRDefault="009931F5" w:rsidP="009931F5">
      <w:pPr>
        <w:pStyle w:val="a0"/>
        <w:rPr>
          <w:szCs w:val="21"/>
        </w:rPr>
      </w:pPr>
      <w:r w:rsidRPr="00E25349">
        <w:rPr>
          <w:rFonts w:hint="eastAsia"/>
          <w:szCs w:val="21"/>
        </w:rPr>
        <w:t>zmkKey</w:t>
      </w:r>
      <w:r w:rsidRPr="00E25349">
        <w:rPr>
          <w:szCs w:val="21"/>
        </w:rPr>
        <w:t>:</w:t>
      </w:r>
      <w:r w:rsidRPr="00E25349">
        <w:rPr>
          <w:rFonts w:hint="eastAsia"/>
          <w:szCs w:val="21"/>
        </w:rPr>
        <w:t xml:space="preserve"> ZMK</w:t>
      </w:r>
      <w:r w:rsidRPr="00E25349">
        <w:rPr>
          <w:rFonts w:hint="eastAsia"/>
          <w:szCs w:val="21"/>
        </w:rPr>
        <w:t>加密密钥</w:t>
      </w:r>
    </w:p>
    <w:p w14:paraId="64317539" w14:textId="77777777" w:rsidR="00CB5990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Pr="00E25349">
        <w:rPr>
          <w:sz w:val="21"/>
          <w:szCs w:val="21"/>
        </w:rPr>
        <w:t>:</w:t>
      </w:r>
      <w:r w:rsidRPr="00E25349">
        <w:rPr>
          <w:rFonts w:hint="eastAsia"/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5" w:name="_Toc424301180"/>
      <w:bookmarkStart w:id="16" w:name="_Toc195427146"/>
      <w:bookmarkStart w:id="17" w:name="_Toc468710592"/>
      <w:bookmarkStart w:id="18" w:name="_Toc4392"/>
      <w:bookmarkStart w:id="19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5"/>
      <w:bookmarkEnd w:id="16"/>
      <w:bookmarkEnd w:id="17"/>
      <w:r w:rsidR="00543F9B">
        <w:rPr>
          <w:rFonts w:hint="eastAsia"/>
        </w:rPr>
        <w:t>(=)</w:t>
      </w:r>
      <w:bookmarkEnd w:id="18"/>
      <w:bookmarkEnd w:id="19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77777777" w:rsidR="00543F9B" w:rsidRPr="00E25349" w:rsidRDefault="000475D3" w:rsidP="006A361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lmk </w:t>
      </w:r>
      <w:r w:rsidRPr="00E25349">
        <w:rPr>
          <w:rFonts w:hint="eastAsia"/>
          <w:sz w:val="21"/>
          <w:szCs w:val="21"/>
        </w:rPr>
        <w:t>头</w:t>
      </w:r>
      <w:r w:rsidRPr="00E25349">
        <w:rPr>
          <w:rFonts w:hint="eastAsia"/>
          <w:sz w:val="21"/>
          <w:szCs w:val="21"/>
        </w:rPr>
        <w:t xml:space="preserve"> + LMK </w:t>
      </w:r>
      <w:r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0" w:name="_Toc195427147"/>
      <w:bookmarkStart w:id="21" w:name="_Toc424301181"/>
      <w:bookmarkStart w:id="22" w:name="_Toc468710593"/>
      <w:bookmarkStart w:id="23" w:name="_Toc8136"/>
      <w:bookmarkStart w:id="24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0"/>
      <w:bookmarkEnd w:id="21"/>
      <w:bookmarkEnd w:id="22"/>
      <w:r>
        <w:rPr>
          <w:rFonts w:hint="eastAsia"/>
        </w:rPr>
        <w:t>(=)</w:t>
      </w:r>
      <w:bookmarkEnd w:id="23"/>
      <w:bookmarkEnd w:id="24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LMK </w:t>
      </w:r>
      <w:r w:rsidRPr="00E25349">
        <w:rPr>
          <w:rFonts w:hint="eastAsia"/>
          <w:sz w:val="21"/>
          <w:szCs w:val="21"/>
        </w:rPr>
        <w:t>加密下的密钥。</w:t>
      </w:r>
    </w:p>
    <w:p w14:paraId="42EF6048" w14:textId="77777777" w:rsidR="00543F9B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keyCheck </w:t>
      </w:r>
      <w:r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5" w:name="_Toc195427148"/>
      <w:bookmarkStart w:id="26" w:name="_Toc424301182"/>
      <w:bookmarkStart w:id="27" w:name="_Toc468710594"/>
      <w:bookmarkStart w:id="28" w:name="_Toc31827"/>
      <w:bookmarkStart w:id="29" w:name="_Toc79658080"/>
      <w:r>
        <w:rPr>
          <w:rFonts w:hint="eastAsia"/>
        </w:rPr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5"/>
      <w:bookmarkEnd w:id="26"/>
      <w:bookmarkEnd w:id="27"/>
      <w:r>
        <w:rPr>
          <w:rFonts w:hint="eastAsia"/>
        </w:rPr>
        <w:t>(=)</w:t>
      </w:r>
      <w:bookmarkEnd w:id="28"/>
      <w:bookmarkEnd w:id="29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lastRenderedPageBreak/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头</w:t>
      </w:r>
      <w:r w:rsidR="00135E31" w:rsidRPr="00E25349">
        <w:rPr>
          <w:rFonts w:hint="eastAsia"/>
          <w:sz w:val="21"/>
          <w:szCs w:val="21"/>
        </w:rPr>
        <w:t xml:space="preserve"> + LMK </w:t>
      </w:r>
      <w:r w:rsidR="00135E31" w:rsidRPr="00E25349">
        <w:rPr>
          <w:rFonts w:hint="eastAsia"/>
          <w:sz w:val="21"/>
          <w:szCs w:val="21"/>
        </w:rPr>
        <w:t>加密下的密钥。</w:t>
      </w:r>
      <w:r w:rsidRPr="00E25349">
        <w:rPr>
          <w:rFonts w:hint="eastAsia"/>
          <w:sz w:val="21"/>
          <w:szCs w:val="21"/>
        </w:rPr>
        <w:t>。</w:t>
      </w:r>
    </w:p>
    <w:p w14:paraId="303F47AD" w14:textId="77777777" w:rsidR="00543F9B" w:rsidRPr="00E25349" w:rsidRDefault="00567EAB" w:rsidP="00135E31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0" w:name="_Toc195427149"/>
      <w:bookmarkStart w:id="31" w:name="_Toc424301183"/>
      <w:bookmarkStart w:id="32" w:name="_Toc468710595"/>
      <w:bookmarkStart w:id="33" w:name="_Toc24093"/>
      <w:bookmarkStart w:id="34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0"/>
      <w:bookmarkEnd w:id="31"/>
      <w:bookmarkEnd w:id="32"/>
      <w:r>
        <w:rPr>
          <w:rFonts w:hint="eastAsia"/>
        </w:rPr>
        <w:t>(*)</w:t>
      </w:r>
      <w:bookmarkEnd w:id="33"/>
      <w:bookmarkEnd w:id="34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位密钥类型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 lmk </w:t>
      </w:r>
      <w:r w:rsidRPr="00E25349">
        <w:rPr>
          <w:rFonts w:hint="eastAsia"/>
          <w:sz w:val="21"/>
          <w:szCs w:val="21"/>
        </w:rPr>
        <w:t>头</w:t>
      </w:r>
      <w:r w:rsidRPr="00E25349">
        <w:rPr>
          <w:rFonts w:hint="eastAsia"/>
          <w:sz w:val="21"/>
          <w:szCs w:val="21"/>
        </w:rPr>
        <w:t xml:space="preserve"> + LMK </w:t>
      </w:r>
      <w:r w:rsidRPr="00E25349">
        <w:rPr>
          <w:rFonts w:hint="eastAsia"/>
          <w:sz w:val="21"/>
          <w:szCs w:val="21"/>
        </w:rPr>
        <w:t>加密下的密钥。。</w:t>
      </w:r>
    </w:p>
    <w:p w14:paraId="20A20C58" w14:textId="77777777" w:rsidR="00543F9B" w:rsidRPr="00E25349" w:rsidRDefault="00135E31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5" w:name="_Toc424301184"/>
      <w:bookmarkStart w:id="36" w:name="_Toc195427150"/>
      <w:bookmarkStart w:id="37" w:name="_Toc468710596"/>
      <w:bookmarkStart w:id="38" w:name="_Toc24687"/>
      <w:bookmarkStart w:id="39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5"/>
      <w:bookmarkEnd w:id="36"/>
      <w:bookmarkEnd w:id="37"/>
      <w:r>
        <w:rPr>
          <w:rFonts w:hint="eastAsia"/>
        </w:rPr>
        <w:t>(*)</w:t>
      </w:r>
      <w:bookmarkEnd w:id="38"/>
      <w:bookmarkEnd w:id="39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1A8475" w14:textId="77777777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>
        <w:rPr>
          <w:rFonts w:hint="eastAsia"/>
        </w:rPr>
        <w:t>密钥类型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7777777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位密钥类型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lastRenderedPageBreak/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77777777" w:rsidR="001F3A62" w:rsidRDefault="001F3A62" w:rsidP="001F3A62">
      <w:pPr>
        <w:ind w:firstLine="420"/>
      </w:pPr>
      <w:r>
        <w:rPr>
          <w:rFonts w:hint="eastAsia"/>
        </w:rPr>
        <w:t xml:space="preserve">lmkKey </w:t>
      </w:r>
      <w:r w:rsidRPr="00135E31">
        <w:rPr>
          <w:rFonts w:hint="eastAsia"/>
        </w:rPr>
        <w:t xml:space="preserve">lmk </w:t>
      </w:r>
      <w:r w:rsidRPr="00135E31">
        <w:rPr>
          <w:rFonts w:hint="eastAsia"/>
        </w:rPr>
        <w:t>头</w:t>
      </w:r>
      <w:r w:rsidRPr="00135E31">
        <w:rPr>
          <w:rFonts w:hint="eastAsia"/>
        </w:rPr>
        <w:t xml:space="preserve"> + LMK </w:t>
      </w:r>
      <w:r w:rsidRPr="00135E31">
        <w:rPr>
          <w:rFonts w:hint="eastAsia"/>
        </w:rPr>
        <w:t>加密下的密钥。</w:t>
      </w:r>
    </w:p>
    <w:p w14:paraId="3955037B" w14:textId="77777777" w:rsidR="001F3A62" w:rsidRPr="001F3A62" w:rsidRDefault="001F3A62" w:rsidP="001F3A62">
      <w:pPr>
        <w:ind w:firstLine="420"/>
      </w:pPr>
      <w:r>
        <w:rPr>
          <w:rFonts w:hint="eastAsia"/>
        </w:rPr>
        <w:t>keyCheck</w:t>
      </w:r>
      <w:r>
        <w:t xml:space="preserve"> </w:t>
      </w:r>
      <w:r w:rsidRPr="001F3A62">
        <w:rPr>
          <w:rFonts w:hint="eastAsia"/>
        </w:rPr>
        <w:t>密钥校验值</w:t>
      </w:r>
      <w:r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0" w:name="_Toc195427151"/>
      <w:bookmarkStart w:id="41" w:name="_Toc30872"/>
      <w:bookmarkStart w:id="42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0"/>
      <w:bookmarkEnd w:id="41"/>
      <w:bookmarkEnd w:id="42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7777777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>
        <w:rPr>
          <w:rFonts w:hint="eastAsia"/>
        </w:rPr>
        <w:t>密钥类型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77777777" w:rsidR="00543F9B" w:rsidRDefault="001F3A62" w:rsidP="00E25349">
      <w:pPr>
        <w:ind w:firstLine="420"/>
      </w:pPr>
      <w:r>
        <w:rPr>
          <w:rFonts w:hint="eastAsia"/>
        </w:rPr>
        <w:t xml:space="preserve">lmkKey </w:t>
      </w:r>
      <w:r w:rsidRPr="00135E31">
        <w:rPr>
          <w:rFonts w:hint="eastAsia"/>
        </w:rPr>
        <w:t xml:space="preserve">lmk </w:t>
      </w:r>
      <w:r w:rsidRPr="00135E31">
        <w:rPr>
          <w:rFonts w:hint="eastAsia"/>
        </w:rPr>
        <w:t>头</w:t>
      </w:r>
      <w:r w:rsidRPr="00135E31">
        <w:rPr>
          <w:rFonts w:hint="eastAsia"/>
        </w:rPr>
        <w:t xml:space="preserve"> + LMK </w:t>
      </w:r>
      <w:r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3" w:name="_Toc467602486"/>
      <w:bookmarkStart w:id="44" w:name="_Toc20525"/>
      <w:bookmarkStart w:id="45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3"/>
      <w:bookmarkEnd w:id="44"/>
      <w:bookmarkEnd w:id="45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lmkKey: </w:t>
      </w:r>
      <w:r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LMK LMK</w:t>
      </w:r>
      <w:r w:rsidRPr="00E25349">
        <w:rPr>
          <w:rFonts w:hint="eastAsia"/>
          <w:sz w:val="21"/>
          <w:szCs w:val="21"/>
        </w:rPr>
        <w:t>加密密钥</w:t>
      </w:r>
    </w:p>
    <w:p w14:paraId="4582F579" w14:textId="08AACFEA" w:rsidR="00DF6D68" w:rsidRPr="0040661D" w:rsidRDefault="00E25349" w:rsidP="0040661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keyCheck: </w:t>
      </w:r>
      <w:r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6" w:name="_Toc195427152"/>
      <w:bookmarkStart w:id="47" w:name="_Toc12532"/>
      <w:bookmarkStart w:id="48" w:name="_Toc79658085"/>
      <w:r>
        <w:rPr>
          <w:rFonts w:hint="eastAsia"/>
        </w:rPr>
        <w:t>二、区域主密钥（ZMK）管理</w:t>
      </w:r>
      <w:bookmarkEnd w:id="46"/>
      <w:bookmarkEnd w:id="47"/>
      <w:bookmarkEnd w:id="48"/>
    </w:p>
    <w:p w14:paraId="747B5A6B" w14:textId="77777777" w:rsidR="00543F9B" w:rsidRDefault="00543F9B">
      <w:pPr>
        <w:pStyle w:val="2"/>
      </w:pPr>
      <w:bookmarkStart w:id="49" w:name="_Toc424301186"/>
      <w:bookmarkStart w:id="50" w:name="_Toc195427153"/>
      <w:bookmarkStart w:id="51" w:name="_Toc468710598"/>
      <w:bookmarkStart w:id="52" w:name="_Toc16638"/>
      <w:bookmarkStart w:id="53" w:name="_Toc79658086"/>
      <w:r>
        <w:rPr>
          <w:rFonts w:hint="eastAsia"/>
        </w:rPr>
        <w:lastRenderedPageBreak/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49"/>
      <w:bookmarkEnd w:id="50"/>
      <w:bookmarkEnd w:id="51"/>
      <w:r>
        <w:rPr>
          <w:rFonts w:hint="eastAsia"/>
        </w:rPr>
        <w:t>(=)</w:t>
      </w:r>
      <w:bookmarkEnd w:id="52"/>
      <w:bookmarkEnd w:id="53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77777777" w:rsidR="00543F9B" w:rsidRPr="00944E9D" w:rsidRDefault="00944E9D" w:rsidP="00944E9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lmkKey: </w:t>
      </w:r>
      <w:r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4" w:name="_Toc195427155"/>
      <w:bookmarkStart w:id="55" w:name="_Toc424301187"/>
      <w:bookmarkStart w:id="56" w:name="_Toc468710599"/>
      <w:bookmarkStart w:id="57" w:name="_Toc32497"/>
      <w:bookmarkStart w:id="58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4"/>
      <w:bookmarkEnd w:id="55"/>
      <w:bookmarkEnd w:id="56"/>
      <w:r>
        <w:rPr>
          <w:rFonts w:hint="eastAsia"/>
        </w:rPr>
        <w:t>(=)</w:t>
      </w:r>
      <w:bookmarkEnd w:id="57"/>
      <w:bookmarkEnd w:id="58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lmkKey: </w:t>
      </w:r>
      <w:r>
        <w:rPr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 xml:space="preserve">lmk </w:t>
      </w:r>
      <w:r w:rsidRPr="002E0A6D">
        <w:rPr>
          <w:rFonts w:hint="eastAsia"/>
          <w:sz w:val="21"/>
          <w:szCs w:val="21"/>
        </w:rPr>
        <w:t>头</w:t>
      </w:r>
      <w:r>
        <w:rPr>
          <w:rFonts w:hint="eastAsia"/>
          <w:sz w:val="21"/>
          <w:szCs w:val="21"/>
        </w:rPr>
        <w:t>+</w:t>
      </w:r>
      <w:r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加密密钥</w:t>
      </w:r>
    </w:p>
    <w:p w14:paraId="55F3E95B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59" w:name="_Toc195427156"/>
      <w:bookmarkStart w:id="60" w:name="_Toc11093"/>
      <w:bookmarkStart w:id="61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59"/>
      <w:r>
        <w:rPr>
          <w:rFonts w:hint="eastAsia"/>
        </w:rPr>
        <w:t>(+)</w:t>
      </w:r>
      <w:bookmarkEnd w:id="60"/>
      <w:bookmarkEnd w:id="61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732005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lastRenderedPageBreak/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zmkKey:  ZMK </w:t>
      </w:r>
      <w:r w:rsidRPr="000840F9">
        <w:rPr>
          <w:rFonts w:hint="eastAsia"/>
          <w:sz w:val="21"/>
          <w:szCs w:val="21"/>
        </w:rPr>
        <w:t>加密下的</w:t>
      </w:r>
      <w:r w:rsidRPr="000840F9">
        <w:rPr>
          <w:rFonts w:hint="eastAsia"/>
          <w:sz w:val="21"/>
          <w:szCs w:val="21"/>
        </w:rPr>
        <w:t>ZPK</w:t>
      </w:r>
    </w:p>
    <w:p w14:paraId="0DACBEDA" w14:textId="77777777" w:rsidR="00543F9B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keyCheck: </w:t>
      </w:r>
      <w:r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2" w:name="_Toc195427157"/>
      <w:bookmarkStart w:id="63" w:name="_Toc8741"/>
      <w:bookmarkStart w:id="64" w:name="_Toc79658089"/>
      <w:r>
        <w:rPr>
          <w:rFonts w:hint="eastAsia"/>
        </w:rPr>
        <w:t>三、区域PIN密钥（ZPK）管理</w:t>
      </w:r>
      <w:bookmarkEnd w:id="62"/>
      <w:bookmarkEnd w:id="63"/>
      <w:bookmarkEnd w:id="64"/>
    </w:p>
    <w:p w14:paraId="3D322F85" w14:textId="77777777" w:rsidR="00543F9B" w:rsidRDefault="00543F9B">
      <w:pPr>
        <w:pStyle w:val="2"/>
      </w:pPr>
      <w:bookmarkStart w:id="65" w:name="_Toc195427158"/>
      <w:bookmarkStart w:id="66" w:name="_Toc424301189"/>
      <w:bookmarkStart w:id="67" w:name="_Toc468710601"/>
      <w:bookmarkStart w:id="68" w:name="_Toc32175"/>
      <w:bookmarkStart w:id="69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5"/>
      <w:bookmarkEnd w:id="66"/>
      <w:bookmarkEnd w:id="67"/>
      <w:r>
        <w:rPr>
          <w:rFonts w:hint="eastAsia"/>
        </w:rPr>
        <w:t>(=)</w:t>
      </w:r>
      <w:bookmarkEnd w:id="68"/>
      <w:bookmarkEnd w:id="69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3DF8E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7777777" w:rsidR="00F639C6" w:rsidRPr="000840F9" w:rsidRDefault="00F639C6" w:rsidP="00F639C6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zmkKey:  </w:t>
      </w:r>
      <w:r w:rsidRPr="00F639C6">
        <w:rPr>
          <w:rFonts w:hint="eastAsia"/>
          <w:sz w:val="21"/>
          <w:szCs w:val="21"/>
        </w:rPr>
        <w:t xml:space="preserve">zmk </w:t>
      </w:r>
      <w:r w:rsidRPr="00F639C6">
        <w:rPr>
          <w:rFonts w:hint="eastAsia"/>
          <w:sz w:val="21"/>
          <w:szCs w:val="21"/>
        </w:rPr>
        <w:t>头</w:t>
      </w:r>
      <w:r w:rsidRPr="00F639C6">
        <w:rPr>
          <w:rFonts w:hint="eastAsia"/>
          <w:sz w:val="21"/>
          <w:szCs w:val="21"/>
        </w:rPr>
        <w:t xml:space="preserve"> + ZMK </w:t>
      </w:r>
      <w:r w:rsidRPr="00F639C6">
        <w:rPr>
          <w:rFonts w:hint="eastAsia"/>
          <w:sz w:val="21"/>
          <w:szCs w:val="21"/>
        </w:rPr>
        <w:t>加密下的</w:t>
      </w:r>
      <w:r w:rsidRPr="00F639C6">
        <w:rPr>
          <w:rFonts w:hint="eastAsia"/>
          <w:sz w:val="21"/>
          <w:szCs w:val="21"/>
        </w:rPr>
        <w:t>ZPK</w:t>
      </w:r>
    </w:p>
    <w:p w14:paraId="3A804C5F" w14:textId="77777777" w:rsidR="00543F9B" w:rsidRDefault="00F639C6" w:rsidP="00F639C6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keyCheck: </w:t>
      </w:r>
      <w:r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0" w:name="_Toc195427159"/>
      <w:bookmarkStart w:id="71" w:name="_Toc424301190"/>
      <w:bookmarkStart w:id="72" w:name="_Toc468710602"/>
      <w:bookmarkStart w:id="73" w:name="_Toc20302"/>
      <w:bookmarkStart w:id="74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0"/>
      <w:bookmarkEnd w:id="71"/>
      <w:bookmarkEnd w:id="72"/>
      <w:r>
        <w:rPr>
          <w:rFonts w:hint="eastAsia"/>
        </w:rPr>
        <w:t>(=)</w:t>
      </w:r>
      <w:bookmarkEnd w:id="73"/>
      <w:bookmarkEnd w:id="74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71293F6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zpkKey: </w:t>
      </w:r>
      <w:r w:rsidRPr="00FA0665">
        <w:rPr>
          <w:rFonts w:hint="eastAsia"/>
          <w:sz w:val="21"/>
          <w:szCs w:val="21"/>
        </w:rPr>
        <w:t>转换后的</w:t>
      </w:r>
      <w:r w:rsidRPr="00FA0665">
        <w:rPr>
          <w:rFonts w:hint="eastAsia"/>
          <w:sz w:val="21"/>
          <w:szCs w:val="21"/>
        </w:rPr>
        <w:t xml:space="preserve"> ZPK</w:t>
      </w:r>
      <w:r w:rsidRPr="00FA0665">
        <w:rPr>
          <w:rFonts w:hint="eastAsia"/>
          <w:sz w:val="21"/>
          <w:szCs w:val="21"/>
        </w:rPr>
        <w:t>；由</w:t>
      </w:r>
      <w:r w:rsidRPr="00FA0665">
        <w:rPr>
          <w:rFonts w:hint="eastAsia"/>
          <w:sz w:val="21"/>
          <w:szCs w:val="21"/>
        </w:rPr>
        <w:t xml:space="preserve"> LMK06-07 </w:t>
      </w:r>
      <w:r w:rsidRPr="00FA0665">
        <w:rPr>
          <w:rFonts w:hint="eastAsia"/>
          <w:sz w:val="21"/>
          <w:szCs w:val="21"/>
        </w:rPr>
        <w:t>对加密</w:t>
      </w:r>
    </w:p>
    <w:p w14:paraId="6DDB851B" w14:textId="77777777" w:rsidR="00543F9B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keyCheck: </w:t>
      </w:r>
      <w:r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5" w:name="_Toc424301191"/>
      <w:bookmarkStart w:id="76" w:name="_Toc195427160"/>
      <w:bookmarkStart w:id="77" w:name="_Toc468710603"/>
      <w:bookmarkStart w:id="78" w:name="_Toc295"/>
      <w:bookmarkStart w:id="79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5"/>
      <w:bookmarkEnd w:id="76"/>
      <w:bookmarkEnd w:id="77"/>
      <w:r>
        <w:rPr>
          <w:rFonts w:hint="eastAsia"/>
        </w:rPr>
        <w:t>(=)</w:t>
      </w:r>
      <w:bookmarkEnd w:id="78"/>
      <w:bookmarkEnd w:id="79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535F00" w14:textId="77777777" w:rsidR="00FA0665" w:rsidRPr="00E25349" w:rsidRDefault="00FA0665" w:rsidP="00FA066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zpkKey: </w:t>
      </w:r>
      <w:r w:rsidRPr="00FA0665">
        <w:rPr>
          <w:rFonts w:hint="eastAsia"/>
          <w:sz w:val="21"/>
          <w:szCs w:val="21"/>
        </w:rPr>
        <w:t>转换后的</w:t>
      </w:r>
      <w:r w:rsidRPr="00FA0665">
        <w:rPr>
          <w:rFonts w:hint="eastAsia"/>
          <w:sz w:val="21"/>
          <w:szCs w:val="21"/>
        </w:rPr>
        <w:t xml:space="preserve"> ZPK </w:t>
      </w:r>
    </w:p>
    <w:p w14:paraId="3426DFD7" w14:textId="77777777" w:rsidR="00543F9B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keyCheck: </w:t>
      </w:r>
      <w:r w:rsidRPr="00FA0665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0" w:name="_Toc424301192"/>
      <w:bookmarkStart w:id="81" w:name="_Toc195427161"/>
      <w:bookmarkStart w:id="82" w:name="_Toc468710604"/>
      <w:bookmarkStart w:id="83" w:name="_Toc15660"/>
      <w:bookmarkStart w:id="84" w:name="_Toc79658093"/>
      <w:r>
        <w:rPr>
          <w:rFonts w:hint="eastAsia"/>
        </w:rPr>
        <w:t>区域加密密钥，区域认证密钥管理</w:t>
      </w:r>
      <w:bookmarkEnd w:id="80"/>
      <w:bookmarkEnd w:id="81"/>
      <w:bookmarkEnd w:id="82"/>
      <w:bookmarkEnd w:id="83"/>
      <w:bookmarkEnd w:id="84"/>
    </w:p>
    <w:p w14:paraId="2F10B2AD" w14:textId="77777777" w:rsidR="00543F9B" w:rsidRDefault="00543F9B">
      <w:pPr>
        <w:pStyle w:val="2"/>
      </w:pPr>
      <w:bookmarkStart w:id="85" w:name="_Toc195427162"/>
      <w:bookmarkStart w:id="86" w:name="_Toc424301193"/>
      <w:bookmarkStart w:id="87" w:name="_Toc468710605"/>
      <w:bookmarkStart w:id="88" w:name="_Toc865"/>
      <w:bookmarkStart w:id="89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5"/>
      <w:bookmarkEnd w:id="86"/>
      <w:bookmarkEnd w:id="87"/>
      <w:r>
        <w:rPr>
          <w:rFonts w:hint="eastAsia"/>
        </w:rPr>
        <w:t>(=)</w:t>
      </w:r>
      <w:bookmarkEnd w:id="88"/>
      <w:bookmarkEnd w:id="89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D015EB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lmkKey: </w:t>
      </w:r>
      <w:r w:rsidRPr="00961CE5">
        <w:rPr>
          <w:rFonts w:hint="eastAsia"/>
          <w:sz w:val="21"/>
          <w:szCs w:val="21"/>
        </w:rPr>
        <w:t>转换后的</w:t>
      </w:r>
      <w:r w:rsidRPr="00961CE5">
        <w:rPr>
          <w:rFonts w:hint="eastAsia"/>
          <w:sz w:val="21"/>
          <w:szCs w:val="21"/>
        </w:rPr>
        <w:t xml:space="preserve"> ZPK</w:t>
      </w:r>
    </w:p>
    <w:p w14:paraId="260DF109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zmkKey: </w:t>
      </w:r>
      <w:r w:rsidRPr="00961CE5">
        <w:rPr>
          <w:rFonts w:hint="eastAsia"/>
          <w:sz w:val="21"/>
          <w:szCs w:val="21"/>
        </w:rPr>
        <w:t>转换后的</w:t>
      </w:r>
      <w:r w:rsidRPr="00961CE5">
        <w:rPr>
          <w:rFonts w:hint="eastAsia"/>
          <w:sz w:val="21"/>
          <w:szCs w:val="21"/>
        </w:rPr>
        <w:t xml:space="preserve"> ZPK</w:t>
      </w:r>
    </w:p>
    <w:p w14:paraId="7FE4A5BB" w14:textId="77777777" w:rsidR="00543F9B" w:rsidRPr="001A7D52" w:rsidRDefault="00961CE5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keyCheck: </w:t>
      </w:r>
      <w:r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0" w:name="_Toc195427163"/>
    </w:p>
    <w:p w14:paraId="01B6F15F" w14:textId="77777777" w:rsidR="00543F9B" w:rsidRDefault="00543F9B">
      <w:pPr>
        <w:pStyle w:val="2"/>
      </w:pPr>
      <w:bookmarkStart w:id="91" w:name="_Toc424301194"/>
      <w:bookmarkStart w:id="92" w:name="_Toc468710606"/>
      <w:bookmarkStart w:id="93" w:name="_Toc13609"/>
      <w:bookmarkStart w:id="94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0"/>
      <w:bookmarkEnd w:id="91"/>
      <w:bookmarkEnd w:id="92"/>
      <w:r>
        <w:rPr>
          <w:rFonts w:hint="eastAsia"/>
        </w:rPr>
        <w:t>(=)</w:t>
      </w:r>
      <w:bookmarkEnd w:id="93"/>
      <w:bookmarkEnd w:id="94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F6FFC9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r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lmkKey: </w:t>
      </w:r>
      <w:r w:rsidRPr="001A7D52">
        <w:rPr>
          <w:rFonts w:hint="eastAsia"/>
          <w:sz w:val="21"/>
          <w:szCs w:val="21"/>
        </w:rPr>
        <w:t>当标志位为</w:t>
      </w:r>
      <w:r w:rsidRPr="001A7D52">
        <w:rPr>
          <w:rFonts w:hint="eastAsia"/>
          <w:sz w:val="21"/>
          <w:szCs w:val="21"/>
        </w:rPr>
        <w:t>1</w:t>
      </w:r>
      <w:r w:rsidRPr="001A7D52">
        <w:rPr>
          <w:rFonts w:hint="eastAsia"/>
          <w:sz w:val="21"/>
          <w:szCs w:val="21"/>
        </w:rPr>
        <w:t>时为</w:t>
      </w:r>
      <w:r w:rsidRPr="001A7D52">
        <w:rPr>
          <w:rFonts w:hint="eastAsia"/>
          <w:sz w:val="21"/>
          <w:szCs w:val="21"/>
        </w:rPr>
        <w:t>LMK26-27</w:t>
      </w:r>
      <w:r w:rsidRPr="001A7D52">
        <w:rPr>
          <w:rFonts w:hint="eastAsia"/>
          <w:sz w:val="21"/>
          <w:szCs w:val="21"/>
        </w:rPr>
        <w:t>对下加密的</w:t>
      </w:r>
      <w:r w:rsidRPr="001A7D52">
        <w:rPr>
          <w:rFonts w:hint="eastAsia"/>
          <w:sz w:val="21"/>
          <w:szCs w:val="21"/>
        </w:rPr>
        <w:t>ZAK</w:t>
      </w:r>
      <w:r w:rsidRPr="001A7D52">
        <w:rPr>
          <w:rFonts w:hint="eastAsia"/>
          <w:sz w:val="21"/>
          <w:szCs w:val="21"/>
        </w:rPr>
        <w:t>，当标志位为</w:t>
      </w:r>
      <w:r w:rsidRPr="001A7D52">
        <w:rPr>
          <w:rFonts w:hint="eastAsia"/>
          <w:sz w:val="21"/>
          <w:szCs w:val="21"/>
        </w:rPr>
        <w:t>0</w:t>
      </w:r>
      <w:r w:rsidRPr="001A7D52">
        <w:rPr>
          <w:rFonts w:hint="eastAsia"/>
          <w:sz w:val="21"/>
          <w:szCs w:val="21"/>
        </w:rPr>
        <w:t>时为</w:t>
      </w:r>
      <w:r w:rsidRPr="001A7D52">
        <w:rPr>
          <w:rFonts w:hint="eastAsia"/>
          <w:sz w:val="21"/>
          <w:szCs w:val="21"/>
        </w:rPr>
        <w:t>LMK30-31</w:t>
      </w:r>
      <w:r w:rsidRPr="001A7D52">
        <w:rPr>
          <w:rFonts w:hint="eastAsia"/>
          <w:sz w:val="21"/>
          <w:szCs w:val="21"/>
        </w:rPr>
        <w:t>对下加密的</w:t>
      </w:r>
      <w:r w:rsidRPr="001A7D52">
        <w:rPr>
          <w:rFonts w:hint="eastAsia"/>
          <w:sz w:val="21"/>
          <w:szCs w:val="21"/>
        </w:rPr>
        <w:t>ZEK</w:t>
      </w:r>
      <w:r w:rsidRPr="001A7D52">
        <w:rPr>
          <w:rFonts w:hint="eastAsia"/>
          <w:sz w:val="21"/>
          <w:szCs w:val="21"/>
        </w:rPr>
        <w:t>。</w:t>
      </w:r>
    </w:p>
    <w:p w14:paraId="3CA02972" w14:textId="77777777" w:rsidR="00543F9B" w:rsidRP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keyCheck: </w:t>
      </w:r>
      <w:r w:rsidRPr="00961CE5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bookmarkStart w:id="95" w:name="_Toc195427164"/>
    </w:p>
    <w:p w14:paraId="6762CF61" w14:textId="77777777" w:rsidR="00543F9B" w:rsidRDefault="00543F9B">
      <w:pPr>
        <w:pStyle w:val="2"/>
      </w:pPr>
      <w:bookmarkStart w:id="96" w:name="_Toc424301195"/>
      <w:bookmarkStart w:id="97" w:name="_Toc468710607"/>
      <w:bookmarkStart w:id="98" w:name="_Toc30987"/>
      <w:bookmarkStart w:id="99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5"/>
      <w:bookmarkEnd w:id="96"/>
      <w:bookmarkEnd w:id="97"/>
      <w:r>
        <w:rPr>
          <w:rFonts w:hint="eastAsia"/>
        </w:rPr>
        <w:t>(=)</w:t>
      </w:r>
      <w:bookmarkEnd w:id="98"/>
      <w:bookmarkEnd w:id="99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F13444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77777777" w:rsidR="001A7D52" w:rsidRPr="00961CE5" w:rsidRDefault="006F07BD" w:rsidP="001A7D52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zmkKey: </w:t>
      </w:r>
      <w:r w:rsidRPr="006F07BD">
        <w:rPr>
          <w:rFonts w:hint="eastAsia"/>
          <w:sz w:val="21"/>
          <w:szCs w:val="21"/>
        </w:rPr>
        <w:t>转换后的</w:t>
      </w:r>
      <w:r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77777777" w:rsidR="00543F9B" w:rsidRPr="006F07BD" w:rsidRDefault="001A7D52" w:rsidP="006F07BD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keyCheck: </w:t>
      </w:r>
      <w:r w:rsidRPr="00961CE5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0" w:name="_Toc195427165"/>
      <w:bookmarkStart w:id="101" w:name="_Toc424301196"/>
      <w:bookmarkStart w:id="102" w:name="_Toc468710608"/>
      <w:bookmarkStart w:id="103" w:name="_Toc11874"/>
      <w:bookmarkStart w:id="104" w:name="_Toc79658097"/>
      <w:r>
        <w:rPr>
          <w:rFonts w:hint="eastAsia"/>
        </w:rPr>
        <w:t>五、终端主密钥，终端PIN密钥和终端认证密钥管理</w:t>
      </w:r>
      <w:bookmarkEnd w:id="100"/>
      <w:bookmarkEnd w:id="101"/>
      <w:bookmarkEnd w:id="102"/>
      <w:bookmarkEnd w:id="103"/>
      <w:bookmarkEnd w:id="104"/>
    </w:p>
    <w:p w14:paraId="1A3737D2" w14:textId="77777777" w:rsidR="00543F9B" w:rsidRDefault="00543F9B">
      <w:pPr>
        <w:pStyle w:val="2"/>
      </w:pPr>
      <w:bookmarkStart w:id="105" w:name="_Toc195427167"/>
      <w:bookmarkStart w:id="106" w:name="_Toc424301197"/>
      <w:bookmarkStart w:id="107" w:name="_Toc468710609"/>
      <w:bookmarkStart w:id="108" w:name="_Toc9556"/>
      <w:bookmarkStart w:id="109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5"/>
      <w:bookmarkEnd w:id="106"/>
      <w:bookmarkEnd w:id="107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08"/>
      <w:bookmarkEnd w:id="109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FF42A0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77777777" w:rsidR="006F07BD" w:rsidRPr="006F07BD" w:rsidRDefault="006F07BD" w:rsidP="006F07BD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>lmkKey: LMK</w:t>
      </w:r>
      <w:r w:rsidRPr="006F07BD">
        <w:rPr>
          <w:rFonts w:hint="eastAsia"/>
          <w:sz w:val="21"/>
          <w:szCs w:val="21"/>
        </w:rPr>
        <w:t>下加密的新密钥</w:t>
      </w:r>
    </w:p>
    <w:p w14:paraId="17F51FAF" w14:textId="77777777" w:rsidR="006F07BD" w:rsidRPr="006F07BD" w:rsidRDefault="006F07BD" w:rsidP="006F07BD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tmkKey: </w:t>
      </w:r>
      <w:r w:rsidRPr="006F07BD">
        <w:rPr>
          <w:rFonts w:hint="eastAsia"/>
          <w:sz w:val="21"/>
          <w:szCs w:val="21"/>
        </w:rPr>
        <w:t>当前的</w:t>
      </w:r>
      <w:r w:rsidRPr="006F07BD">
        <w:rPr>
          <w:rFonts w:hint="eastAsia"/>
          <w:sz w:val="21"/>
          <w:szCs w:val="21"/>
        </w:rPr>
        <w:t>TMK (TPK</w:t>
      </w:r>
      <w:r w:rsidRPr="006F07BD">
        <w:rPr>
          <w:rFonts w:hint="eastAsia"/>
          <w:sz w:val="21"/>
          <w:szCs w:val="21"/>
        </w:rPr>
        <w:t>或</w:t>
      </w:r>
      <w:r w:rsidRPr="006F07BD">
        <w:rPr>
          <w:rFonts w:hint="eastAsia"/>
          <w:sz w:val="21"/>
          <w:szCs w:val="21"/>
        </w:rPr>
        <w:t>PVK)</w:t>
      </w:r>
      <w:r w:rsidRPr="006F07BD">
        <w:rPr>
          <w:rFonts w:hint="eastAsia"/>
          <w:sz w:val="21"/>
          <w:szCs w:val="21"/>
        </w:rPr>
        <w:t>下加密的新密钥</w:t>
      </w:r>
    </w:p>
    <w:p w14:paraId="31CD4495" w14:textId="77777777" w:rsidR="00543F9B" w:rsidRPr="006F07BD" w:rsidRDefault="006F07BD" w:rsidP="006F07BD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0" w:name="_Toc195427168"/>
      <w:bookmarkStart w:id="111" w:name="_Toc28105"/>
      <w:bookmarkStart w:id="112" w:name="_Toc79658099"/>
      <w:r>
        <w:rPr>
          <w:rFonts w:hint="eastAsia"/>
        </w:rPr>
        <w:lastRenderedPageBreak/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0"/>
      <w:r>
        <w:rPr>
          <w:rFonts w:hint="eastAsia"/>
        </w:rPr>
        <w:t>(+)</w:t>
      </w:r>
      <w:bookmarkEnd w:id="111"/>
      <w:bookmarkEnd w:id="112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DDF3D6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77777777" w:rsidR="005E4856" w:rsidRDefault="005E4856" w:rsidP="006F07BD">
      <w:pPr>
        <w:ind w:firstLine="420"/>
        <w:rPr>
          <w:sz w:val="21"/>
          <w:szCs w:val="21"/>
        </w:rPr>
      </w:pPr>
      <w:r w:rsidRPr="005E4856">
        <w:rPr>
          <w:rFonts w:hint="eastAsia"/>
          <w:sz w:val="21"/>
          <w:szCs w:val="21"/>
        </w:rPr>
        <w:t xml:space="preserve">tmkKey: </w:t>
      </w:r>
      <w:r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7777777" w:rsidR="00543F9B" w:rsidRDefault="006F07BD" w:rsidP="00036F5E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3" w:name="_Toc195427169"/>
      <w:bookmarkStart w:id="114" w:name="_Toc30200"/>
      <w:bookmarkStart w:id="115" w:name="_Toc79658100"/>
      <w:r>
        <w:rPr>
          <w:rFonts w:hint="eastAsia"/>
        </w:rPr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3"/>
      <w:r>
        <w:rPr>
          <w:rFonts w:hint="eastAsia"/>
        </w:rPr>
        <w:t>(=)</w:t>
      </w:r>
      <w:bookmarkEnd w:id="114"/>
      <w:bookmarkEnd w:id="115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969F81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77777777" w:rsidR="00F75B2C" w:rsidRDefault="00F75B2C" w:rsidP="00F75B2C">
      <w:pPr>
        <w:ind w:firstLine="420"/>
        <w:rPr>
          <w:sz w:val="21"/>
          <w:szCs w:val="21"/>
        </w:rPr>
      </w:pPr>
      <w:r w:rsidRPr="005E4856">
        <w:rPr>
          <w:rFonts w:hint="eastAsia"/>
          <w:sz w:val="21"/>
          <w:szCs w:val="21"/>
        </w:rPr>
        <w:t xml:space="preserve">tmkKey: </w:t>
      </w:r>
      <w:r w:rsidRPr="005E4856">
        <w:rPr>
          <w:rFonts w:hint="eastAsia"/>
          <w:sz w:val="21"/>
          <w:szCs w:val="21"/>
        </w:rPr>
        <w:t>当前密钥下加密的存储密钥</w:t>
      </w:r>
    </w:p>
    <w:p w14:paraId="41B77BB6" w14:textId="77777777" w:rsidR="00543F9B" w:rsidRDefault="00F75B2C" w:rsidP="00F75B2C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6" w:name="_Toc195427170"/>
      <w:bookmarkStart w:id="117" w:name="_Toc424301199"/>
      <w:bookmarkStart w:id="118" w:name="_Toc468710611"/>
      <w:bookmarkStart w:id="119" w:name="_Toc15476"/>
      <w:bookmarkStart w:id="120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6"/>
      <w:bookmarkEnd w:id="117"/>
      <w:bookmarkEnd w:id="118"/>
      <w:r>
        <w:rPr>
          <w:rFonts w:hint="eastAsia"/>
        </w:rPr>
        <w:t>(=)</w:t>
      </w:r>
      <w:bookmarkEnd w:id="119"/>
      <w:bookmarkEnd w:id="120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BAF3A76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lastRenderedPageBreak/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77777777" w:rsidR="00F75B2C" w:rsidRDefault="00F75B2C" w:rsidP="00F75B2C">
      <w:pPr>
        <w:ind w:firstLine="420"/>
        <w:rPr>
          <w:sz w:val="21"/>
          <w:szCs w:val="21"/>
        </w:rPr>
      </w:pPr>
      <w:r w:rsidRPr="005E4856">
        <w:rPr>
          <w:rFonts w:hint="eastAsia"/>
          <w:sz w:val="21"/>
          <w:szCs w:val="21"/>
        </w:rPr>
        <w:t xml:space="preserve">tmkKey: </w:t>
      </w:r>
      <w:r w:rsidRPr="005E4856">
        <w:rPr>
          <w:rFonts w:hint="eastAsia"/>
          <w:sz w:val="21"/>
          <w:szCs w:val="21"/>
        </w:rPr>
        <w:t>当前密钥下加密的存储密钥</w:t>
      </w:r>
    </w:p>
    <w:p w14:paraId="6BAEFFB2" w14:textId="77777777" w:rsidR="00543F9B" w:rsidRPr="002E2D56" w:rsidRDefault="00F75B2C" w:rsidP="002E2D56">
      <w:pPr>
        <w:ind w:firstLine="420"/>
        <w:rPr>
          <w:sz w:val="21"/>
          <w:szCs w:val="21"/>
        </w:rPr>
      </w:pPr>
      <w:r w:rsidRPr="006F07BD">
        <w:rPr>
          <w:rFonts w:hint="eastAsia"/>
          <w:sz w:val="21"/>
          <w:szCs w:val="21"/>
        </w:rPr>
        <w:t xml:space="preserve">keyCheck: </w:t>
      </w:r>
      <w:r w:rsidRPr="006F07BD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1" w:name="_Toc195427172"/>
      <w:bookmarkStart w:id="122" w:name="_Toc424301200"/>
      <w:bookmarkStart w:id="123" w:name="_Toc468710612"/>
      <w:bookmarkStart w:id="124" w:name="_Toc214"/>
      <w:bookmarkStart w:id="125" w:name="_Toc79658102"/>
      <w:r>
        <w:rPr>
          <w:rFonts w:hint="eastAsia"/>
        </w:rPr>
        <w:t>六、终端认证密钥管理</w:t>
      </w:r>
      <w:bookmarkEnd w:id="121"/>
      <w:bookmarkEnd w:id="122"/>
      <w:bookmarkEnd w:id="123"/>
      <w:bookmarkEnd w:id="124"/>
      <w:bookmarkEnd w:id="125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6" w:name="_Toc424301201"/>
      <w:bookmarkStart w:id="127" w:name="_Toc195427173"/>
      <w:bookmarkStart w:id="128" w:name="_Toc468710613"/>
      <w:bookmarkStart w:id="129" w:name="_Toc3420"/>
      <w:bookmarkStart w:id="130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6"/>
      <w:bookmarkEnd w:id="127"/>
      <w:bookmarkEnd w:id="128"/>
      <w:r>
        <w:rPr>
          <w:rFonts w:hint="eastAsia"/>
        </w:rPr>
        <w:t>(=)</w:t>
      </w:r>
      <w:bookmarkEnd w:id="129"/>
      <w:bookmarkEnd w:id="130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3263A2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77777777" w:rsidR="002E2D56" w:rsidRPr="002E2D56" w:rsidRDefault="002E2D56" w:rsidP="002E2D56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lmkKey: LMK </w:t>
      </w:r>
      <w:r w:rsidRPr="002E2D56">
        <w:rPr>
          <w:rFonts w:hint="eastAsia"/>
          <w:sz w:val="21"/>
          <w:szCs w:val="21"/>
        </w:rPr>
        <w:t>对</w:t>
      </w:r>
      <w:r w:rsidRPr="002E2D56">
        <w:rPr>
          <w:rFonts w:hint="eastAsia"/>
          <w:sz w:val="21"/>
          <w:szCs w:val="21"/>
        </w:rPr>
        <w:t xml:space="preserve"> 16-17 </w:t>
      </w:r>
      <w:r w:rsidRPr="002E2D56">
        <w:rPr>
          <w:rFonts w:hint="eastAsia"/>
          <w:sz w:val="21"/>
          <w:szCs w:val="21"/>
        </w:rPr>
        <w:t>下加密的密钥</w:t>
      </w:r>
    </w:p>
    <w:p w14:paraId="4FF8FCD1" w14:textId="77777777" w:rsidR="002E2D56" w:rsidRPr="002E2D56" w:rsidRDefault="002E2D56" w:rsidP="002E2D56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tmkKey: TMK </w:t>
      </w:r>
      <w:r w:rsidRPr="002E2D56">
        <w:rPr>
          <w:rFonts w:hint="eastAsia"/>
          <w:sz w:val="21"/>
          <w:szCs w:val="21"/>
        </w:rPr>
        <w:t>下加密的随机的</w:t>
      </w:r>
      <w:r w:rsidRPr="002E2D56">
        <w:rPr>
          <w:rFonts w:hint="eastAsia"/>
          <w:sz w:val="21"/>
          <w:szCs w:val="21"/>
        </w:rPr>
        <w:t xml:space="preserve"> TAK</w:t>
      </w:r>
    </w:p>
    <w:p w14:paraId="1E07B0E0" w14:textId="77777777" w:rsidR="00543F9B" w:rsidRPr="002E2D56" w:rsidRDefault="002E2D56" w:rsidP="002E2D56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1" w:name="_Toc424301202"/>
      <w:bookmarkStart w:id="132" w:name="_Toc195427174"/>
      <w:bookmarkStart w:id="133" w:name="_Toc468710614"/>
      <w:bookmarkStart w:id="134" w:name="_Toc14135"/>
      <w:bookmarkStart w:id="135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1"/>
      <w:bookmarkEnd w:id="132"/>
      <w:bookmarkEnd w:id="133"/>
      <w:r>
        <w:rPr>
          <w:rFonts w:hint="eastAsia"/>
        </w:rPr>
        <w:t>(=)</w:t>
      </w:r>
      <w:bookmarkEnd w:id="134"/>
      <w:bookmarkEnd w:id="135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450C0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77777777" w:rsidR="00F1120B" w:rsidRDefault="00F1120B" w:rsidP="002E2D56">
      <w:pPr>
        <w:ind w:firstLine="420"/>
        <w:rPr>
          <w:sz w:val="21"/>
          <w:szCs w:val="21"/>
        </w:rPr>
      </w:pPr>
      <w:r w:rsidRPr="00F1120B">
        <w:rPr>
          <w:rFonts w:hint="eastAsia"/>
          <w:sz w:val="21"/>
          <w:szCs w:val="21"/>
        </w:rPr>
        <w:t xml:space="preserve">lmkKey: LMK </w:t>
      </w:r>
      <w:r w:rsidRPr="00F1120B">
        <w:rPr>
          <w:rFonts w:hint="eastAsia"/>
          <w:sz w:val="21"/>
          <w:szCs w:val="21"/>
        </w:rPr>
        <w:t>对</w:t>
      </w:r>
      <w:r w:rsidRPr="00F1120B">
        <w:rPr>
          <w:rFonts w:hint="eastAsia"/>
          <w:sz w:val="21"/>
          <w:szCs w:val="21"/>
        </w:rPr>
        <w:t xml:space="preserve"> 16-17 </w:t>
      </w:r>
      <w:r w:rsidRPr="00F1120B">
        <w:rPr>
          <w:rFonts w:hint="eastAsia"/>
          <w:sz w:val="21"/>
          <w:szCs w:val="21"/>
        </w:rPr>
        <w:t>下加密的</w:t>
      </w:r>
      <w:r w:rsidRPr="00F1120B">
        <w:rPr>
          <w:rFonts w:hint="eastAsia"/>
          <w:sz w:val="21"/>
          <w:szCs w:val="21"/>
        </w:rPr>
        <w:t xml:space="preserve"> TAK </w:t>
      </w:r>
    </w:p>
    <w:p w14:paraId="0DC63C9A" w14:textId="77777777" w:rsidR="00543F9B" w:rsidRPr="00C339E0" w:rsidRDefault="002E2D56" w:rsidP="00C339E0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bookmarkStart w:id="136" w:name="_Toc195427175"/>
    </w:p>
    <w:p w14:paraId="090FA0E9" w14:textId="77777777" w:rsidR="00543F9B" w:rsidRDefault="00543F9B">
      <w:pPr>
        <w:pStyle w:val="2"/>
      </w:pPr>
      <w:bookmarkStart w:id="137" w:name="_Toc424301203"/>
      <w:bookmarkStart w:id="138" w:name="_Toc468710615"/>
      <w:bookmarkStart w:id="139" w:name="_Toc30228"/>
      <w:bookmarkStart w:id="140" w:name="_Toc79658105"/>
      <w:r>
        <w:rPr>
          <w:rFonts w:hint="eastAsia"/>
        </w:rPr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6"/>
      <w:bookmarkEnd w:id="137"/>
      <w:bookmarkEnd w:id="138"/>
      <w:r>
        <w:rPr>
          <w:rFonts w:hint="eastAsia"/>
        </w:rPr>
        <w:t>(=)</w:t>
      </w:r>
      <w:bookmarkEnd w:id="139"/>
      <w:bookmarkEnd w:id="140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59CB26" w14:textId="77777777" w:rsidR="00C339E0" w:rsidRPr="00E25349" w:rsidRDefault="00C339E0" w:rsidP="00C339E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77777777" w:rsidR="00650ADA" w:rsidRDefault="00650ADA" w:rsidP="00C339E0">
      <w:pPr>
        <w:ind w:firstLine="420"/>
        <w:rPr>
          <w:sz w:val="21"/>
          <w:szCs w:val="21"/>
        </w:rPr>
      </w:pPr>
      <w:r w:rsidRPr="00650ADA">
        <w:rPr>
          <w:rFonts w:hint="eastAsia"/>
          <w:sz w:val="21"/>
          <w:szCs w:val="21"/>
        </w:rPr>
        <w:t xml:space="preserve">zmkKey: ZMK </w:t>
      </w:r>
      <w:r w:rsidRPr="00650ADA">
        <w:rPr>
          <w:rFonts w:hint="eastAsia"/>
          <w:sz w:val="21"/>
          <w:szCs w:val="21"/>
        </w:rPr>
        <w:t>下加密的</w:t>
      </w:r>
      <w:r w:rsidRPr="00650ADA">
        <w:rPr>
          <w:rFonts w:hint="eastAsia"/>
          <w:sz w:val="21"/>
          <w:szCs w:val="21"/>
        </w:rPr>
        <w:t xml:space="preserve"> TAK </w:t>
      </w:r>
    </w:p>
    <w:p w14:paraId="04B1E033" w14:textId="77777777" w:rsidR="00543F9B" w:rsidRPr="00650ADA" w:rsidRDefault="00C339E0" w:rsidP="00650ADA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  <w:bookmarkStart w:id="141" w:name="_Toc195427176"/>
    </w:p>
    <w:p w14:paraId="36F2C305" w14:textId="77777777" w:rsidR="00543F9B" w:rsidRDefault="00543F9B">
      <w:pPr>
        <w:pStyle w:val="2"/>
      </w:pPr>
      <w:bookmarkStart w:id="142" w:name="_Toc424301204"/>
      <w:bookmarkStart w:id="143" w:name="_Toc468710616"/>
      <w:bookmarkStart w:id="144" w:name="_Toc17440"/>
      <w:bookmarkStart w:id="145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1"/>
      <w:bookmarkEnd w:id="142"/>
      <w:bookmarkEnd w:id="143"/>
      <w:r>
        <w:rPr>
          <w:rFonts w:hint="eastAsia"/>
        </w:rPr>
        <w:t>(=)</w:t>
      </w:r>
      <w:bookmarkEnd w:id="144"/>
      <w:bookmarkEnd w:id="145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F97752D" w14:textId="77777777" w:rsidR="00650ADA" w:rsidRPr="00E25349" w:rsidRDefault="00650ADA" w:rsidP="00650ADA">
      <w:pPr>
        <w:ind w:firstLine="420"/>
        <w:rPr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77777777" w:rsidR="00650ADA" w:rsidRDefault="00650ADA" w:rsidP="00650ADA">
      <w:pPr>
        <w:ind w:firstLine="420"/>
        <w:rPr>
          <w:sz w:val="21"/>
          <w:szCs w:val="21"/>
        </w:rPr>
      </w:pPr>
      <w:r w:rsidRPr="00650ADA">
        <w:rPr>
          <w:rFonts w:hint="eastAsia"/>
          <w:sz w:val="21"/>
          <w:szCs w:val="21"/>
        </w:rPr>
        <w:t xml:space="preserve">tmkKey: </w:t>
      </w:r>
      <w:r w:rsidRPr="00650ADA">
        <w:rPr>
          <w:rFonts w:hint="eastAsia"/>
          <w:sz w:val="21"/>
          <w:szCs w:val="21"/>
        </w:rPr>
        <w:t>转换后的</w:t>
      </w:r>
      <w:r w:rsidRPr="00650ADA">
        <w:rPr>
          <w:rFonts w:hint="eastAsia"/>
          <w:sz w:val="21"/>
          <w:szCs w:val="21"/>
        </w:rPr>
        <w:t xml:space="preserve"> TAK</w:t>
      </w:r>
      <w:r w:rsidRPr="00650ADA">
        <w:rPr>
          <w:rFonts w:hint="eastAsia"/>
          <w:sz w:val="21"/>
          <w:szCs w:val="21"/>
        </w:rPr>
        <w:t>；</w:t>
      </w:r>
      <w:r w:rsidRPr="00650ADA">
        <w:rPr>
          <w:rFonts w:hint="eastAsia"/>
          <w:sz w:val="21"/>
          <w:szCs w:val="21"/>
        </w:rPr>
        <w:t xml:space="preserve">TMK </w:t>
      </w:r>
      <w:r w:rsidRPr="00650ADA">
        <w:rPr>
          <w:rFonts w:hint="eastAsia"/>
          <w:sz w:val="21"/>
          <w:szCs w:val="21"/>
        </w:rPr>
        <w:t>下加密</w:t>
      </w:r>
      <w:r w:rsidRPr="00650ADA">
        <w:rPr>
          <w:rFonts w:hint="eastAsia"/>
          <w:sz w:val="21"/>
          <w:szCs w:val="21"/>
        </w:rPr>
        <w:t xml:space="preserve"> </w:t>
      </w:r>
    </w:p>
    <w:p w14:paraId="13DA5A83" w14:textId="77777777" w:rsidR="00543F9B" w:rsidRPr="00D73CAB" w:rsidRDefault="00650ADA" w:rsidP="00D73CAB">
      <w:pPr>
        <w:ind w:firstLine="420"/>
        <w:rPr>
          <w:sz w:val="21"/>
          <w:szCs w:val="21"/>
        </w:rPr>
      </w:pPr>
      <w:r w:rsidRPr="002E2D56">
        <w:rPr>
          <w:rFonts w:hint="eastAsia"/>
          <w:sz w:val="21"/>
          <w:szCs w:val="21"/>
        </w:rPr>
        <w:t xml:space="preserve">keyCheck: </w:t>
      </w:r>
      <w:r w:rsidRPr="002E2D56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6" w:name="_Toc195427200"/>
      <w:bookmarkStart w:id="147" w:name="_Toc424301224"/>
      <w:bookmarkStart w:id="148" w:name="_Toc468710636"/>
      <w:bookmarkStart w:id="149" w:name="_Toc14917"/>
      <w:bookmarkStart w:id="150" w:name="_Toc79658107"/>
      <w:r>
        <w:rPr>
          <w:rFonts w:hint="eastAsia"/>
        </w:rPr>
        <w:t>七、PIN</w:t>
      </w:r>
      <w:bookmarkEnd w:id="146"/>
      <w:r>
        <w:rPr>
          <w:rFonts w:hint="eastAsia"/>
        </w:rPr>
        <w:t>管理</w:t>
      </w:r>
      <w:bookmarkEnd w:id="147"/>
      <w:bookmarkEnd w:id="148"/>
      <w:bookmarkEnd w:id="149"/>
      <w:bookmarkEnd w:id="150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1" w:name="_Toc424301225"/>
      <w:bookmarkStart w:id="152" w:name="_Toc468710637"/>
      <w:bookmarkStart w:id="153" w:name="_Toc30314"/>
      <w:bookmarkStart w:id="154" w:name="_Toc79658108"/>
      <w:r>
        <w:rPr>
          <w:rFonts w:hint="eastAsia"/>
        </w:rPr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1"/>
      <w:bookmarkEnd w:id="152"/>
      <w:bookmarkEnd w:id="153"/>
      <w:bookmarkEnd w:id="154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36802F8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5" w:name="_Toc195427202"/>
      <w:bookmarkStart w:id="156" w:name="_Toc424301226"/>
      <w:bookmarkStart w:id="157" w:name="_Toc468710638"/>
      <w:bookmarkStart w:id="158" w:name="_Toc26606"/>
      <w:bookmarkStart w:id="159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5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6"/>
      <w:r>
        <w:rPr>
          <w:rFonts w:hint="eastAsia"/>
        </w:rPr>
        <w:t>(=)</w:t>
      </w:r>
      <w:bookmarkEnd w:id="157"/>
      <w:bookmarkEnd w:id="158"/>
      <w:bookmarkEnd w:id="159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46FA579" w14:textId="77777777" w:rsidR="00B716E9" w:rsidRPr="00E25349" w:rsidRDefault="00B716E9" w:rsidP="00B716E9">
      <w:pPr>
        <w:ind w:firstLine="420"/>
        <w:rPr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0" w:name="_Toc195427203"/>
    </w:p>
    <w:p w14:paraId="157289D2" w14:textId="77777777" w:rsidR="00543F9B" w:rsidRDefault="00543F9B">
      <w:pPr>
        <w:pStyle w:val="2"/>
      </w:pPr>
      <w:bookmarkStart w:id="161" w:name="_Toc424301227"/>
      <w:bookmarkStart w:id="162" w:name="_Toc468710639"/>
      <w:bookmarkStart w:id="163" w:name="_Toc23675"/>
      <w:bookmarkStart w:id="164" w:name="_Toc79658110"/>
      <w:bookmarkEnd w:id="160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1"/>
      <w:bookmarkEnd w:id="162"/>
      <w:r>
        <w:rPr>
          <w:rFonts w:hint="eastAsia"/>
        </w:rPr>
        <w:t>(*)</w:t>
      </w:r>
      <w:bookmarkEnd w:id="163"/>
      <w:bookmarkEnd w:id="164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CC4D1D" w14:textId="77777777" w:rsidR="00085710" w:rsidRPr="00E25349" w:rsidRDefault="00085710" w:rsidP="00085710">
      <w:pPr>
        <w:ind w:firstLine="420"/>
        <w:rPr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lastRenderedPageBreak/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5" w:name="_Toc195427196"/>
      <w:bookmarkStart w:id="166" w:name="_Toc424301228"/>
      <w:bookmarkStart w:id="167" w:name="_Toc468710640"/>
      <w:bookmarkStart w:id="168" w:name="_Toc12983"/>
      <w:bookmarkStart w:id="169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5"/>
      <w:bookmarkEnd w:id="166"/>
      <w:bookmarkEnd w:id="167"/>
      <w:r>
        <w:rPr>
          <w:rFonts w:hint="eastAsia"/>
        </w:rPr>
        <w:t>(*)</w:t>
      </w:r>
      <w:bookmarkEnd w:id="168"/>
      <w:bookmarkEnd w:id="169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3B7CC43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0" w:name="_Toc195427198"/>
      <w:bookmarkStart w:id="171" w:name="_Toc424301229"/>
      <w:bookmarkStart w:id="172" w:name="_Toc468710641"/>
      <w:bookmarkStart w:id="173" w:name="_Toc9932"/>
      <w:bookmarkStart w:id="174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0"/>
      <w:bookmarkEnd w:id="171"/>
      <w:bookmarkEnd w:id="172"/>
      <w:r>
        <w:rPr>
          <w:rFonts w:hint="eastAsia"/>
        </w:rPr>
        <w:t>(*)</w:t>
      </w:r>
      <w:bookmarkEnd w:id="173"/>
      <w:bookmarkEnd w:id="174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6A2FCC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lastRenderedPageBreak/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5" w:name="_Toc195427195"/>
      <w:bookmarkStart w:id="176" w:name="_Toc424301230"/>
      <w:bookmarkStart w:id="177" w:name="_Toc468710642"/>
      <w:bookmarkStart w:id="178" w:name="_Toc28382"/>
      <w:bookmarkStart w:id="179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5"/>
      <w:bookmarkEnd w:id="176"/>
      <w:bookmarkEnd w:id="177"/>
      <w:r>
        <w:rPr>
          <w:rFonts w:hint="eastAsia"/>
        </w:rPr>
        <w:t>(=)</w:t>
      </w:r>
      <w:bookmarkEnd w:id="178"/>
      <w:bookmarkEnd w:id="179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DB461" w14:textId="77777777" w:rsidR="001144FF" w:rsidRPr="00E25349" w:rsidRDefault="001144FF" w:rsidP="001144FF">
      <w:pPr>
        <w:ind w:firstLine="420"/>
        <w:rPr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0" w:name="_Toc195427197"/>
      <w:bookmarkStart w:id="181" w:name="_Toc424301231"/>
      <w:bookmarkStart w:id="182" w:name="_Toc468710643"/>
      <w:bookmarkStart w:id="183" w:name="_Toc20391"/>
      <w:bookmarkStart w:id="184" w:name="_Toc79658114"/>
      <w:r>
        <w:rPr>
          <w:rFonts w:hint="eastAsia"/>
        </w:rPr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0"/>
      <w:bookmarkEnd w:id="181"/>
      <w:bookmarkEnd w:id="182"/>
      <w:r>
        <w:rPr>
          <w:rFonts w:hint="eastAsia"/>
        </w:rPr>
        <w:t>(=)</w:t>
      </w:r>
      <w:bookmarkEnd w:id="183"/>
      <w:bookmarkEnd w:id="184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B16D3C" w14:textId="77777777" w:rsidR="00B2254F" w:rsidRPr="00E25349" w:rsidRDefault="00B2254F" w:rsidP="00B2254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5" w:name="_Toc20611"/>
      <w:bookmarkStart w:id="186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5"/>
      <w:bookmarkEnd w:id="186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87" w:name="_Toc195427210"/>
      <w:bookmarkStart w:id="188" w:name="_Toc465960607"/>
      <w:bookmarkStart w:id="189" w:name="_Toc467602475"/>
      <w:bookmarkStart w:id="190" w:name="_Toc14778"/>
      <w:bookmarkStart w:id="191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87"/>
      <w:r>
        <w:rPr>
          <w:rFonts w:hint="eastAsia"/>
        </w:rPr>
        <w:t>(*)</w:t>
      </w:r>
      <w:bookmarkEnd w:id="188"/>
      <w:bookmarkEnd w:id="189"/>
      <w:bookmarkEnd w:id="190"/>
      <w:bookmarkEnd w:id="191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lastRenderedPageBreak/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2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2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143DF39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Pr="00F416D0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Pr="00F416D0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byte[] transPinFrOneKeyToAno(String srcKey, String desKey, int sca, String sPin, String 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76D63" w14:textId="3845B8B1" w:rsidR="00107702" w:rsidRPr="003E557D" w:rsidRDefault="00107702" w:rsidP="00107702">
      <w:pPr>
        <w:ind w:firstLine="420"/>
        <w:rPr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3" w:name="_Toc195427218"/>
      <w:bookmarkStart w:id="194" w:name="_Toc424301205"/>
      <w:bookmarkStart w:id="195" w:name="_Toc468710617"/>
      <w:bookmarkStart w:id="196" w:name="_Toc31328"/>
      <w:bookmarkStart w:id="197" w:name="_Toc79658118"/>
      <w:r>
        <w:rPr>
          <w:rFonts w:hint="eastAsia"/>
        </w:rPr>
        <w:t>八、消息认证码支持</w:t>
      </w:r>
      <w:bookmarkEnd w:id="193"/>
      <w:bookmarkEnd w:id="194"/>
      <w:bookmarkEnd w:id="195"/>
      <w:bookmarkEnd w:id="196"/>
      <w:bookmarkEnd w:id="197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198" w:name="_Toc195427219"/>
      <w:bookmarkStart w:id="199" w:name="_Toc424301206"/>
      <w:bookmarkStart w:id="200" w:name="_Toc468710618"/>
      <w:bookmarkStart w:id="201" w:name="_Toc17532"/>
      <w:bookmarkStart w:id="202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198"/>
      <w:bookmarkEnd w:id="199"/>
      <w:bookmarkEnd w:id="200"/>
      <w:r>
        <w:rPr>
          <w:rFonts w:hint="eastAsia"/>
        </w:rPr>
        <w:t>(=)</w:t>
      </w:r>
      <w:bookmarkEnd w:id="201"/>
      <w:bookmarkEnd w:id="202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EB25FDE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Pr="00AF4BA9">
        <w:rPr>
          <w:rFonts w:hint="eastAsia"/>
          <w:szCs w:val="21"/>
        </w:rPr>
        <w:t>密钥类型</w:t>
      </w:r>
      <w:r w:rsidRPr="00AF4BA9">
        <w:rPr>
          <w:rFonts w:hint="eastAsia"/>
          <w:szCs w:val="21"/>
        </w:rPr>
        <w:t>,0-TAK 1-ZAK</w:t>
      </w:r>
    </w:p>
    <w:p w14:paraId="7C14B438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4152C0C1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lastRenderedPageBreak/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Pr="005D5FAD">
        <w:rPr>
          <w:rFonts w:hint="eastAsia"/>
          <w:szCs w:val="21"/>
        </w:rPr>
        <w:t>密钥类型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77777777" w:rsidR="005D5FAD" w:rsidRPr="00F416D0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29DD5813" w14:textId="77777777" w:rsidR="00543F9B" w:rsidRDefault="00543F9B">
      <w:pPr>
        <w:pStyle w:val="2"/>
      </w:pPr>
      <w:bookmarkStart w:id="203" w:name="_Toc195427220"/>
      <w:bookmarkStart w:id="204" w:name="_Toc424301207"/>
      <w:bookmarkStart w:id="205" w:name="_Toc468710619"/>
      <w:bookmarkStart w:id="206" w:name="_Toc32558"/>
      <w:bookmarkStart w:id="207" w:name="_Toc79658120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3"/>
      <w:bookmarkEnd w:id="204"/>
      <w:bookmarkEnd w:id="205"/>
      <w:r>
        <w:rPr>
          <w:rFonts w:hint="eastAsia"/>
        </w:rPr>
        <w:t>(=)</w:t>
      </w:r>
      <w:bookmarkEnd w:id="206"/>
      <w:bookmarkEnd w:id="207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7CE5E68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keyType: </w:t>
      </w:r>
      <w:r w:rsidRPr="003E557D">
        <w:rPr>
          <w:rFonts w:hint="eastAsia"/>
          <w:szCs w:val="21"/>
        </w:rPr>
        <w:t>密钥类型</w:t>
      </w:r>
      <w:r w:rsidRPr="003E557D">
        <w:rPr>
          <w:rFonts w:hint="eastAsia"/>
          <w:szCs w:val="21"/>
        </w:rPr>
        <w:t>,0-TAK 1-ZAK</w:t>
      </w:r>
    </w:p>
    <w:p w14:paraId="1AC97328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3D537C4E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77777777" w:rsidR="00543F9B" w:rsidRPr="003E557D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0EEB91" w14:textId="77777777" w:rsidR="00543F9B" w:rsidRDefault="00543F9B">
      <w:pPr>
        <w:pStyle w:val="2"/>
      </w:pPr>
      <w:bookmarkStart w:id="208" w:name="_Toc289335307"/>
      <w:bookmarkStart w:id="209" w:name="_Toc467602476"/>
      <w:bookmarkStart w:id="210" w:name="_Toc3187"/>
      <w:bookmarkStart w:id="211" w:name="_Toc79658121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08"/>
      <w:bookmarkEnd w:id="209"/>
      <w:r>
        <w:rPr>
          <w:rFonts w:hint="eastAsia"/>
        </w:rPr>
        <w:t>(*)</w:t>
      </w:r>
      <w:bookmarkEnd w:id="210"/>
      <w:bookmarkEnd w:id="211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lastRenderedPageBreak/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Pr="00E31400">
        <w:rPr>
          <w:rFonts w:hint="eastAsia"/>
          <w:szCs w:val="21"/>
        </w:rPr>
        <w:t>密钥类型：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2" w:name="_Toc467602477"/>
      <w:bookmarkStart w:id="213" w:name="_Toc21320"/>
      <w:bookmarkStart w:id="214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2"/>
      <w:r>
        <w:rPr>
          <w:rFonts w:hint="eastAsia"/>
        </w:rPr>
        <w:t>(*)</w:t>
      </w:r>
      <w:bookmarkEnd w:id="213"/>
      <w:bookmarkEnd w:id="214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Pr="0024009D">
        <w:rPr>
          <w:rFonts w:hint="eastAsia"/>
          <w:szCs w:val="21"/>
        </w:rPr>
        <w:t>密钥类型：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15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15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lastRenderedPageBreak/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Pr="0024009D">
        <w:rPr>
          <w:rFonts w:hint="eastAsia"/>
          <w:szCs w:val="21"/>
        </w:rPr>
        <w:t>密钥类型：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16" w:name="_Toc32466"/>
      <w:bookmarkStart w:id="217" w:name="_Toc79658124"/>
      <w:r>
        <w:rPr>
          <w:rFonts w:hint="eastAsia"/>
        </w:rPr>
        <w:t>九、数据加解密指令</w:t>
      </w:r>
      <w:bookmarkEnd w:id="216"/>
      <w:bookmarkEnd w:id="217"/>
    </w:p>
    <w:p w14:paraId="54F2AEC4" w14:textId="77777777" w:rsidR="00543F9B" w:rsidRDefault="00543F9B">
      <w:pPr>
        <w:pStyle w:val="2"/>
      </w:pPr>
      <w:bookmarkStart w:id="218" w:name="_Toc22599"/>
      <w:bookmarkStart w:id="219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18"/>
      <w:bookmarkEnd w:id="219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6CD6E8" w14:textId="77777777" w:rsidR="00451306" w:rsidRPr="003E557D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77777777" w:rsidR="00E570D0" w:rsidRPr="00083BD7" w:rsidRDefault="00E570D0" w:rsidP="00E570D0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iv: IV </w:t>
      </w:r>
      <w:r w:rsidRPr="00083BD7">
        <w:rPr>
          <w:rFonts w:hint="eastAsia"/>
          <w:sz w:val="21"/>
          <w:szCs w:val="21"/>
        </w:rPr>
        <w:t>数据域</w:t>
      </w:r>
    </w:p>
    <w:p w14:paraId="4D0BC44B" w14:textId="77777777" w:rsidR="00451306" w:rsidRDefault="00E570D0" w:rsidP="00E570D0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msg_all: </w:t>
      </w:r>
      <w:r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FA06D8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用输入的会话密钥，对指定报文数据进行加密处理。填充模式为</w:t>
      </w:r>
      <w:r w:rsidRPr="001A2EC9">
        <w:rPr>
          <w:rFonts w:hint="eastAsia"/>
          <w:sz w:val="21"/>
          <w:szCs w:val="21"/>
        </w:rPr>
        <w:t>1</w:t>
      </w:r>
      <w:r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0D8297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C090FE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lastRenderedPageBreak/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D38428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用输入的会话密钥，对指定报文数据进行解密处理。填充模式为</w:t>
      </w:r>
      <w:r w:rsidRPr="001A2EC9">
        <w:rPr>
          <w:rFonts w:hint="eastAsia"/>
          <w:sz w:val="21"/>
          <w:szCs w:val="21"/>
        </w:rPr>
        <w:t>1</w:t>
      </w:r>
      <w:r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CA8E0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0785A" w14:textId="77777777" w:rsidR="001A2EC9" w:rsidRPr="003E557D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lastRenderedPageBreak/>
        <w:t>用输入的会话密钥，对指定报文数据进行解密处理。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47CAC75" w14:textId="77777777" w:rsidR="00246091" w:rsidRPr="003E557D" w:rsidRDefault="00246091" w:rsidP="0024609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0773A4" w14:textId="77777777" w:rsidR="00246091" w:rsidRPr="003E557D" w:rsidRDefault="00246091" w:rsidP="0024609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lastRenderedPageBreak/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8D72E3" w14:textId="512CB098" w:rsidR="0077168D" w:rsidRPr="003E557D" w:rsidRDefault="0077168D" w:rsidP="0077168D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BCEC9E" w14:textId="77777777" w:rsidR="0077168D" w:rsidRPr="003E557D" w:rsidRDefault="0077168D" w:rsidP="0077168D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5BE96978" w:rsidR="00246091" w:rsidRPr="0077168D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4B8E5437" w14:textId="77777777" w:rsidR="00543F9B" w:rsidRDefault="00543F9B">
      <w:pPr>
        <w:pStyle w:val="2"/>
      </w:pPr>
      <w:bookmarkStart w:id="220" w:name="_Toc25372"/>
      <w:bookmarkStart w:id="221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0"/>
      <w:bookmarkEnd w:id="221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7777777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源密钥类型（查看密钥类型表）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lastRenderedPageBreak/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目的秘钥类型（查看密钥类型表）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22" w:name="_Toc79658127"/>
      <w:bookmarkStart w:id="223" w:name="_Toc424301211"/>
      <w:bookmarkStart w:id="224" w:name="_Toc195427228"/>
      <w:bookmarkStart w:id="225" w:name="_Toc468710623"/>
      <w:bookmarkStart w:id="226" w:name="_Toc15027"/>
      <w:r>
        <w:rPr>
          <w:rFonts w:hint="eastAsia"/>
          <w:szCs w:val="22"/>
        </w:rPr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22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EE8EA13" w14:textId="77777777" w:rsidR="001F29B8" w:rsidRPr="003E557D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27" w:name="_Toc79658128"/>
      <w:r>
        <w:rPr>
          <w:rFonts w:hint="eastAsia"/>
        </w:rPr>
        <w:t>十、用户存储支持</w:t>
      </w:r>
      <w:bookmarkEnd w:id="223"/>
      <w:bookmarkEnd w:id="224"/>
      <w:bookmarkEnd w:id="225"/>
      <w:bookmarkEnd w:id="226"/>
      <w:bookmarkEnd w:id="227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28" w:name="_Toc424301212"/>
      <w:bookmarkStart w:id="229" w:name="_Toc195427229"/>
      <w:bookmarkStart w:id="230" w:name="_Toc468710624"/>
      <w:bookmarkStart w:id="231" w:name="_Toc21151"/>
      <w:bookmarkStart w:id="232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28"/>
      <w:bookmarkEnd w:id="229"/>
      <w:bookmarkEnd w:id="230"/>
      <w:r>
        <w:rPr>
          <w:rFonts w:hint="eastAsia"/>
        </w:rPr>
        <w:t>(=)</w:t>
      </w:r>
      <w:bookmarkEnd w:id="231"/>
      <w:bookmarkEnd w:id="232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59F7AC" w14:textId="77777777" w:rsidR="008E7988" w:rsidRPr="003E557D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33" w:name="_Toc195427230"/>
      <w:bookmarkStart w:id="234" w:name="_Toc424301213"/>
      <w:bookmarkStart w:id="235" w:name="_Toc468710625"/>
      <w:bookmarkStart w:id="236" w:name="_Toc23031"/>
    </w:p>
    <w:p w14:paraId="70C12A82" w14:textId="77777777" w:rsidR="00543F9B" w:rsidRDefault="00543F9B">
      <w:pPr>
        <w:pStyle w:val="2"/>
      </w:pPr>
      <w:bookmarkStart w:id="237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33"/>
      <w:r>
        <w:rPr>
          <w:rFonts w:hint="eastAsia"/>
        </w:rPr>
        <w:t>对称密钥</w:t>
      </w:r>
      <w:bookmarkEnd w:id="234"/>
      <w:bookmarkEnd w:id="235"/>
      <w:r>
        <w:rPr>
          <w:rFonts w:hint="eastAsia"/>
        </w:rPr>
        <w:t>(=)</w:t>
      </w:r>
      <w:bookmarkEnd w:id="236"/>
      <w:bookmarkEnd w:id="237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D8D0FE" w14:textId="77777777" w:rsidR="00037C0C" w:rsidRPr="003E557D" w:rsidRDefault="00037C0C" w:rsidP="00037C0C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38" w:name="_Toc424301214"/>
      <w:bookmarkStart w:id="239" w:name="_Toc468710626"/>
      <w:bookmarkStart w:id="240" w:name="_Toc5383"/>
      <w:bookmarkStart w:id="241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38"/>
      <w:bookmarkEnd w:id="239"/>
      <w:r>
        <w:rPr>
          <w:rFonts w:hint="eastAsia"/>
        </w:rPr>
        <w:t>(=)</w:t>
      </w:r>
      <w:bookmarkEnd w:id="240"/>
      <w:bookmarkEnd w:id="241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D8DE54" w14:textId="77777777" w:rsidR="00037C0C" w:rsidRPr="003E557D" w:rsidRDefault="00037C0C" w:rsidP="00037C0C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42" w:name="_Toc30013"/>
      <w:bookmarkStart w:id="243" w:name="_Toc79658132"/>
      <w:r>
        <w:rPr>
          <w:rFonts w:hint="eastAsia"/>
        </w:rPr>
        <w:t>十五、公钥体系指令</w:t>
      </w:r>
      <w:bookmarkEnd w:id="242"/>
      <w:bookmarkEnd w:id="243"/>
    </w:p>
    <w:p w14:paraId="1242C181" w14:textId="6F152D61" w:rsidR="00543F9B" w:rsidRDefault="00543F9B">
      <w:pPr>
        <w:pStyle w:val="2"/>
      </w:pPr>
      <w:bookmarkStart w:id="244" w:name="_Toc21087"/>
      <w:bookmarkStart w:id="245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44"/>
      <w:bookmarkEnd w:id="245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lastRenderedPageBreak/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5813CA" w14:textId="37E01F78" w:rsidR="00A944BE" w:rsidRPr="003E557D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30844B34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46" w:name="_Toc27610"/>
      <w:bookmarkStart w:id="247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46"/>
      <w:bookmarkEnd w:id="247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8B3ABC" w14:textId="77777777" w:rsidR="00E93091" w:rsidRPr="003E557D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lastRenderedPageBreak/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CC7BA3" w14:textId="53BC3CF2" w:rsidR="0056725F" w:rsidRPr="003E557D" w:rsidRDefault="0056725F" w:rsidP="0056725F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2AEB9" w14:textId="77777777" w:rsidR="00085AD8" w:rsidRPr="003E557D" w:rsidRDefault="00085AD8" w:rsidP="00085AD8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1F6C76" w14:textId="77777777" w:rsidR="00742E7F" w:rsidRPr="003E557D" w:rsidRDefault="00742E7F" w:rsidP="00742E7F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lastRenderedPageBreak/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0371B" w14:textId="77777777" w:rsidR="00742E7F" w:rsidRPr="003E557D" w:rsidRDefault="00742E7F" w:rsidP="00742E7F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4C4921" w14:textId="283F28A9" w:rsidR="004D257F" w:rsidRPr="003E557D" w:rsidRDefault="004D257F" w:rsidP="004D257F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48" w:name="_Toc20020"/>
      <w:bookmarkStart w:id="249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48"/>
      <w:bookmarkEnd w:id="249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2AB6DE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lastRenderedPageBreak/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0" w:name="_Toc5748"/>
      <w:bookmarkStart w:id="251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0"/>
      <w:bookmarkEnd w:id="251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52" w:name="_Toc15545"/>
      <w:bookmarkStart w:id="253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52"/>
      <w:bookmarkEnd w:id="253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位密钥类型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54" w:name="_Toc9741"/>
      <w:bookmarkStart w:id="255" w:name="_Toc79658138"/>
      <w:r>
        <w:rPr>
          <w:rFonts w:hint="eastAsia"/>
        </w:rPr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54"/>
      <w:bookmarkEnd w:id="255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56" w:name="_Toc2584"/>
      <w:bookmarkStart w:id="257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56"/>
      <w:bookmarkEnd w:id="257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filterData: </w:t>
      </w:r>
      <w:r w:rsidRPr="00DA2F80">
        <w:rPr>
          <w:rFonts w:hint="eastAsia"/>
          <w:sz w:val="21"/>
          <w:szCs w:val="21"/>
        </w:rPr>
        <w:t>过渡消息数据</w:t>
      </w:r>
      <w:r w:rsidRPr="00DA2F80">
        <w:rPr>
          <w:rFonts w:hint="eastAsia"/>
          <w:sz w:val="21"/>
          <w:szCs w:val="21"/>
        </w:rPr>
        <w:t>.</w:t>
      </w:r>
      <w:r w:rsidRPr="00DA2F80">
        <w:rPr>
          <w:rFonts w:hint="eastAsia"/>
          <w:sz w:val="21"/>
          <w:szCs w:val="21"/>
        </w:rPr>
        <w:t>只对“消息块号”为</w:t>
      </w:r>
      <w:r w:rsidRPr="00DA2F80">
        <w:rPr>
          <w:rFonts w:hint="eastAsia"/>
          <w:sz w:val="21"/>
          <w:szCs w:val="21"/>
        </w:rPr>
        <w:t xml:space="preserve"> 2</w:t>
      </w:r>
      <w:r w:rsidRPr="00DA2F80">
        <w:rPr>
          <w:rFonts w:hint="eastAsia"/>
          <w:sz w:val="21"/>
          <w:szCs w:val="21"/>
        </w:rPr>
        <w:t>、</w:t>
      </w:r>
      <w:r w:rsidRPr="00DA2F80">
        <w:rPr>
          <w:rFonts w:hint="eastAsia"/>
          <w:sz w:val="21"/>
          <w:szCs w:val="21"/>
        </w:rPr>
        <w:t xml:space="preserve">1 </w:t>
      </w:r>
      <w:r w:rsidRPr="00DA2F80">
        <w:rPr>
          <w:rFonts w:hint="eastAsia"/>
          <w:sz w:val="21"/>
          <w:szCs w:val="21"/>
        </w:rPr>
        <w:t>时有效</w:t>
      </w:r>
    </w:p>
    <w:p w14:paraId="58042474" w14:textId="77777777" w:rsidR="00543F9B" w:rsidRPr="00447903" w:rsidRDefault="00DA2F80" w:rsidP="00447903">
      <w:pPr>
        <w:ind w:firstLine="420"/>
        <w:rPr>
          <w:sz w:val="21"/>
          <w:szCs w:val="21"/>
        </w:rPr>
      </w:pPr>
      <w:r w:rsidRPr="00DA2F80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58" w:name="_Toc8333"/>
      <w:bookmarkStart w:id="259" w:name="_Toc79658140"/>
      <w:r>
        <w:rPr>
          <w:rFonts w:hint="eastAsia"/>
        </w:rPr>
        <w:t>十六、会话密钥协商指令</w:t>
      </w:r>
      <w:bookmarkEnd w:id="258"/>
      <w:bookmarkEnd w:id="259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0" w:name="_Toc27999"/>
      <w:bookmarkStart w:id="261" w:name="_Toc79658141"/>
      <w:r>
        <w:rPr>
          <w:rFonts w:hint="eastAsia"/>
          <w:szCs w:val="22"/>
        </w:rPr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0"/>
      <w:bookmarkEnd w:id="261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95AAAF" w14:textId="77777777" w:rsidR="00447903" w:rsidRPr="003E557D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lastRenderedPageBreak/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27B30ED8" w14:textId="25B901BA" w:rsidR="00543F9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76C3E82C" w14:textId="1EE475B2" w:rsidR="00724FAC" w:rsidRPr="00724FAC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  <w:r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62" w:name="_Toc3721"/>
      <w:bookmarkStart w:id="263" w:name="_Toc79658142"/>
      <w:r>
        <w:rPr>
          <w:rFonts w:hint="eastAsia"/>
          <w:szCs w:val="22"/>
        </w:rPr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2"/>
      <w:bookmarkEnd w:id="263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61545BBD" w14:textId="77777777" w:rsidR="00447903" w:rsidRPr="003E557D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61B9B5" w14:textId="494A8E45" w:rsidR="002844A6" w:rsidRPr="003E557D" w:rsidRDefault="002844A6" w:rsidP="002844A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64" w:name="_Toc11166"/>
      <w:bookmarkStart w:id="265" w:name="_Toc79658143"/>
      <w:r>
        <w:rPr>
          <w:rFonts w:hint="eastAsia"/>
          <w:szCs w:val="22"/>
        </w:rPr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4"/>
      <w:bookmarkEnd w:id="265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6FACFC12" w14:textId="77777777" w:rsidR="0013043B" w:rsidRPr="003E557D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lastRenderedPageBreak/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4E465F24" w14:textId="77777777" w:rsidR="007425E2" w:rsidRPr="003E557D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8295596" w14:textId="485938BC" w:rsidR="008F168E" w:rsidRPr="003E557D" w:rsidRDefault="008F168E" w:rsidP="008F168E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66" w:name="_Toc467602462"/>
      <w:bookmarkStart w:id="267" w:name="_Toc19542"/>
      <w:bookmarkStart w:id="268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66"/>
      <w:r>
        <w:rPr>
          <w:rFonts w:hint="eastAsia"/>
        </w:rPr>
        <w:t>(*)</w:t>
      </w:r>
      <w:bookmarkEnd w:id="267"/>
      <w:bookmarkEnd w:id="268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69" w:name="_Toc424301273"/>
      <w:bookmarkStart w:id="270" w:name="_Toc468710686"/>
      <w:bookmarkStart w:id="271" w:name="_Toc21814"/>
      <w:bookmarkStart w:id="272" w:name="_Toc79658145"/>
      <w:bookmarkStart w:id="273" w:name="OLE_LINK2"/>
      <w:r>
        <w:rPr>
          <w:rFonts w:hint="eastAsia"/>
        </w:rPr>
        <w:lastRenderedPageBreak/>
        <w:t>16.5 SM2</w:t>
      </w:r>
      <w:r>
        <w:rPr>
          <w:rFonts w:hint="eastAsia"/>
        </w:rPr>
        <w:t>私钥签名</w:t>
      </w:r>
      <w:bookmarkEnd w:id="269"/>
      <w:bookmarkEnd w:id="270"/>
      <w:r>
        <w:rPr>
          <w:rFonts w:hint="eastAsia"/>
        </w:rPr>
        <w:t>(+)</w:t>
      </w:r>
      <w:bookmarkEnd w:id="271"/>
      <w:bookmarkEnd w:id="272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098D9F3E" w14:textId="77777777" w:rsidR="007425E2" w:rsidRPr="007425E2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r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727883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708F34" w14:textId="77777777" w:rsidR="00172E63" w:rsidRPr="007425E2" w:rsidRDefault="00172E63" w:rsidP="00201652">
      <w:pPr>
        <w:ind w:firstLine="420"/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77777777" w:rsidR="00543F9B" w:rsidRPr="00FF1CAD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74" w:name="_Toc424301274"/>
      <w:bookmarkStart w:id="275" w:name="_Toc468710687"/>
      <w:bookmarkStart w:id="276" w:name="_Toc16559"/>
      <w:bookmarkStart w:id="277" w:name="_Toc79658146"/>
      <w:r>
        <w:rPr>
          <w:rFonts w:hint="eastAsia"/>
        </w:rPr>
        <w:lastRenderedPageBreak/>
        <w:t>16.6 SM2</w:t>
      </w:r>
      <w:r>
        <w:rPr>
          <w:rFonts w:hint="eastAsia"/>
        </w:rPr>
        <w:t>公钥验签</w:t>
      </w:r>
      <w:bookmarkEnd w:id="274"/>
      <w:bookmarkEnd w:id="275"/>
      <w:r>
        <w:rPr>
          <w:rFonts w:hint="eastAsia"/>
        </w:rPr>
        <w:t>(+)</w:t>
      </w:r>
      <w:bookmarkEnd w:id="276"/>
      <w:bookmarkEnd w:id="277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B56B39" w14:textId="77777777" w:rsidR="00C04470" w:rsidRPr="007425E2" w:rsidRDefault="00C04470" w:rsidP="00C04470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918D04" w14:textId="77777777" w:rsidR="005477A4" w:rsidRPr="007425E2" w:rsidRDefault="005477A4" w:rsidP="005477A4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77777777" w:rsidR="00543F9B" w:rsidRPr="009A179F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73"/>
    </w:p>
    <w:p w14:paraId="41869A5A" w14:textId="2423582E" w:rsidR="00543F9B" w:rsidRDefault="00543F9B">
      <w:pPr>
        <w:pStyle w:val="2"/>
      </w:pPr>
      <w:bookmarkStart w:id="278" w:name="_Toc22124"/>
      <w:bookmarkStart w:id="279" w:name="_Toc79658147"/>
      <w:r>
        <w:rPr>
          <w:rFonts w:hint="eastAsia"/>
        </w:rPr>
        <w:t xml:space="preserve">16.6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78"/>
      <w:bookmarkEnd w:id="279"/>
    </w:p>
    <w:p w14:paraId="7AFAA5C3" w14:textId="216858F8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41035612" w:rsidR="00E93F54" w:rsidRPr="00E93F54" w:rsidRDefault="00E93F54" w:rsidP="00E93F54">
      <w:pPr>
        <w:pStyle w:val="4"/>
      </w:pPr>
      <w:r>
        <w:rPr>
          <w:rFonts w:hint="eastAsia"/>
        </w:rPr>
        <w:lastRenderedPageBreak/>
        <w:t>1</w:t>
      </w:r>
      <w:r>
        <w:t xml:space="preserve">6.4.2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9A24347" w14:textId="7ED74EC8" w:rsidR="00E93F54" w:rsidRPr="007425E2" w:rsidRDefault="001A6EDB" w:rsidP="00E93F54">
      <w:pPr>
        <w:ind w:firstLine="420"/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50C8037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40B5D8" w14:textId="77777777" w:rsidR="001A6EDB" w:rsidRPr="007425E2" w:rsidRDefault="001A6EDB" w:rsidP="001A6EDB">
      <w:pPr>
        <w:ind w:firstLine="420"/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3CD4271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68FC54" w14:textId="17B0263D" w:rsidR="001A6EDB" w:rsidRPr="007425E2" w:rsidRDefault="001A6EDB" w:rsidP="001A6EDB">
      <w:pPr>
        <w:ind w:firstLine="420"/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77777777" w:rsidR="00543F9B" w:rsidRDefault="00543F9B">
      <w:pPr>
        <w:pStyle w:val="2"/>
        <w:rPr>
          <w:szCs w:val="22"/>
        </w:rPr>
      </w:pPr>
      <w:bookmarkStart w:id="280" w:name="_Toc79658148"/>
      <w:bookmarkStart w:id="281" w:name="_Toc3436"/>
      <w:r>
        <w:rPr>
          <w:rFonts w:hint="eastAsia"/>
          <w:szCs w:val="22"/>
        </w:rPr>
        <w:lastRenderedPageBreak/>
        <w:t>16.7 LMK</w:t>
      </w:r>
      <w:r>
        <w:rPr>
          <w:rFonts w:hint="eastAsia"/>
          <w:szCs w:val="22"/>
        </w:rPr>
        <w:t>加密密钥转公钥加密输出</w:t>
      </w:r>
      <w:bookmarkEnd w:id="280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77777777" w:rsidR="00543F9B" w:rsidRDefault="00543F9B">
      <w:pPr>
        <w:pStyle w:val="2"/>
      </w:pPr>
      <w:bookmarkStart w:id="282" w:name="_Toc79658149"/>
      <w:r>
        <w:rPr>
          <w:rFonts w:hint="eastAsia"/>
        </w:rPr>
        <w:t>16.8 ECC</w:t>
      </w:r>
      <w:r>
        <w:rPr>
          <w:rFonts w:hint="eastAsia"/>
        </w:rPr>
        <w:t>密钥生成</w:t>
      </w:r>
      <w:bookmarkEnd w:id="282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88A66A" w14:textId="77777777" w:rsidR="001B0B88" w:rsidRPr="007425E2" w:rsidRDefault="001B0B88" w:rsidP="001B0B88">
      <w:pPr>
        <w:ind w:firstLine="420"/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77777777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83" w:name="_Toc79658150"/>
      <w:r>
        <w:rPr>
          <w:rFonts w:hint="eastAsia"/>
        </w:rPr>
        <w:t xml:space="preserve">16.9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83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77777777" w:rsidR="00974929" w:rsidRPr="00974929" w:rsidRDefault="00543F9B" w:rsidP="00974929">
      <w:pPr>
        <w:pStyle w:val="2"/>
      </w:pPr>
      <w:bookmarkStart w:id="284" w:name="_Toc79658151"/>
      <w:r>
        <w:rPr>
          <w:rFonts w:hint="eastAsia"/>
        </w:rPr>
        <w:t xml:space="preserve">16.6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84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可选项，仅当密钥索引为9999时才可有此域，值为‘T’+密钥类型，默认为T1，仅当密钥长度为256bits时该域才起作用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85" w:name="_Toc79658152"/>
      <w:r>
        <w:rPr>
          <w:rFonts w:hint="eastAsia"/>
        </w:rPr>
        <w:t>十七、数码科技应用指令</w:t>
      </w:r>
      <w:bookmarkEnd w:id="281"/>
      <w:bookmarkEnd w:id="285"/>
    </w:p>
    <w:p w14:paraId="1A45A30C" w14:textId="77777777" w:rsidR="00543F9B" w:rsidRDefault="00543F9B">
      <w:pPr>
        <w:pStyle w:val="2"/>
      </w:pPr>
      <w:bookmarkStart w:id="286" w:name="_Toc15799"/>
      <w:bookmarkStart w:id="287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固定密钥类型为</w:t>
      </w:r>
      <w:r>
        <w:rPr>
          <w:rFonts w:hint="eastAsia"/>
        </w:rPr>
        <w:t>002)</w:t>
      </w:r>
      <w:bookmarkEnd w:id="286"/>
      <w:bookmarkEnd w:id="287"/>
    </w:p>
    <w:p w14:paraId="7C8CB482" w14:textId="77777777" w:rsidR="00543F9B" w:rsidRDefault="00543F9B">
      <w:pPr>
        <w:pStyle w:val="2"/>
      </w:pPr>
      <w:bookmarkStart w:id="288" w:name="_Toc13091"/>
      <w:bookmarkStart w:id="289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，增加密钥类型</w:t>
      </w:r>
      <w:r>
        <w:rPr>
          <w:rFonts w:hint="eastAsia"/>
        </w:rPr>
        <w:t>2,</w:t>
      </w:r>
      <w:r>
        <w:rPr>
          <w:rFonts w:hint="eastAsia"/>
        </w:rPr>
        <w:t>密钥类型为</w:t>
      </w:r>
      <w:r>
        <w:rPr>
          <w:rFonts w:hint="eastAsia"/>
        </w:rPr>
        <w:t>002)</w:t>
      </w:r>
      <w:bookmarkEnd w:id="288"/>
      <w:bookmarkEnd w:id="289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77777777" w:rsidR="00543F9B" w:rsidRDefault="00543F9B">
      <w:pPr>
        <w:pStyle w:val="2"/>
      </w:pPr>
      <w:bookmarkStart w:id="290" w:name="_Toc28007"/>
      <w:bookmarkStart w:id="291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，增加密钥类型</w:t>
      </w:r>
      <w:r>
        <w:rPr>
          <w:rFonts w:hint="eastAsia"/>
        </w:rPr>
        <w:t>2,</w:t>
      </w:r>
      <w:r>
        <w:rPr>
          <w:rFonts w:hint="eastAsia"/>
        </w:rPr>
        <w:t>密钥类型为</w:t>
      </w:r>
      <w:r>
        <w:rPr>
          <w:rFonts w:hint="eastAsia"/>
        </w:rPr>
        <w:t>002)</w:t>
      </w:r>
      <w:bookmarkEnd w:id="290"/>
      <w:bookmarkEnd w:id="291"/>
    </w:p>
    <w:p w14:paraId="4E6A55B9" w14:textId="77777777" w:rsidR="00543F9B" w:rsidRDefault="00543F9B">
      <w:pPr>
        <w:pStyle w:val="2"/>
      </w:pPr>
      <w:bookmarkStart w:id="292" w:name="_Toc9902"/>
      <w:bookmarkStart w:id="293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，固定源密钥类型和目的密钥类型为</w:t>
      </w:r>
      <w:r>
        <w:rPr>
          <w:rFonts w:hint="eastAsia"/>
        </w:rPr>
        <w:t>002)</w:t>
      </w:r>
      <w:bookmarkEnd w:id="292"/>
      <w:bookmarkEnd w:id="293"/>
    </w:p>
    <w:p w14:paraId="60678940" w14:textId="77777777" w:rsidR="00543F9B" w:rsidRDefault="00543F9B">
      <w:pPr>
        <w:pStyle w:val="2"/>
      </w:pPr>
      <w:bookmarkStart w:id="294" w:name="_Toc23445"/>
      <w:bookmarkStart w:id="295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，固定密钥类型为</w:t>
      </w:r>
      <w:r>
        <w:rPr>
          <w:rFonts w:hint="eastAsia"/>
        </w:rPr>
        <w:t>002)</w:t>
      </w:r>
      <w:bookmarkEnd w:id="294"/>
      <w:bookmarkEnd w:id="295"/>
    </w:p>
    <w:p w14:paraId="7F093D6E" w14:textId="77777777" w:rsidR="00543F9B" w:rsidRDefault="00543F9B">
      <w:pPr>
        <w:pStyle w:val="2"/>
      </w:pPr>
      <w:bookmarkStart w:id="296" w:name="_Toc4062"/>
      <w:bookmarkStart w:id="297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，固定密钥类型为</w:t>
      </w:r>
      <w:r>
        <w:rPr>
          <w:rFonts w:hint="eastAsia"/>
        </w:rPr>
        <w:t>002)</w:t>
      </w:r>
      <w:bookmarkEnd w:id="296"/>
      <w:bookmarkEnd w:id="297"/>
    </w:p>
    <w:p w14:paraId="2086955B" w14:textId="77777777" w:rsidR="00543F9B" w:rsidRDefault="00543F9B">
      <w:pPr>
        <w:pStyle w:val="2"/>
      </w:pPr>
      <w:bookmarkStart w:id="298" w:name="_Toc23161"/>
      <w:bookmarkStart w:id="299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，固定密钥类型为</w:t>
      </w:r>
      <w:r>
        <w:rPr>
          <w:rFonts w:hint="eastAsia"/>
        </w:rPr>
        <w:t>002)</w:t>
      </w:r>
      <w:bookmarkEnd w:id="298"/>
      <w:bookmarkEnd w:id="299"/>
    </w:p>
    <w:p w14:paraId="661C8937" w14:textId="77777777" w:rsidR="00543F9B" w:rsidRDefault="00543F9B">
      <w:pPr>
        <w:pStyle w:val="2"/>
      </w:pPr>
      <w:bookmarkStart w:id="300" w:name="_Toc25329"/>
      <w:bookmarkStart w:id="301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0"/>
      <w:bookmarkEnd w:id="301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DK: LMK14-15 </w:t>
      </w:r>
      <w:r w:rsidRPr="00974929">
        <w:rPr>
          <w:rFonts w:hint="eastAsia"/>
          <w:sz w:val="21"/>
          <w:szCs w:val="21"/>
        </w:rPr>
        <w:t>加密下的密钥</w:t>
      </w:r>
    </w:p>
    <w:p w14:paraId="4B2F1284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keyCheck: </w:t>
      </w:r>
      <w:r w:rsidRPr="00974929">
        <w:rPr>
          <w:rFonts w:hint="eastAsia"/>
          <w:sz w:val="21"/>
          <w:szCs w:val="21"/>
        </w:rPr>
        <w:t>密钥校验值</w:t>
      </w:r>
      <w:r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02" w:name="_Toc29855"/>
      <w:bookmarkStart w:id="303" w:name="_Toc79658161"/>
      <w:r>
        <w:rPr>
          <w:rFonts w:hint="eastAsia"/>
        </w:rPr>
        <w:lastRenderedPageBreak/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2"/>
      <w:bookmarkEnd w:id="303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77777777" w:rsidR="00A73957" w:rsidRPr="00A73957" w:rsidRDefault="00A73957" w:rsidP="00A73957">
      <w:pPr>
        <w:ind w:firstLine="420"/>
        <w:rPr>
          <w:sz w:val="21"/>
          <w:szCs w:val="21"/>
        </w:rPr>
      </w:pPr>
      <w:r w:rsidRPr="00A73957">
        <w:rPr>
          <w:rFonts w:hint="eastAsia"/>
          <w:sz w:val="21"/>
          <w:szCs w:val="21"/>
        </w:rPr>
        <w:t xml:space="preserve">roleType: </w:t>
      </w:r>
      <w:r w:rsidRPr="00A73957">
        <w:rPr>
          <w:rFonts w:hint="eastAsia"/>
          <w:sz w:val="21"/>
          <w:szCs w:val="21"/>
        </w:rPr>
        <w:t>角色类型</w:t>
      </w:r>
      <w:r w:rsidRPr="00A73957">
        <w:rPr>
          <w:rFonts w:hint="eastAsia"/>
          <w:sz w:val="21"/>
          <w:szCs w:val="21"/>
        </w:rPr>
        <w:t>,1</w:t>
      </w:r>
      <w:r w:rsidRPr="00A73957">
        <w:rPr>
          <w:rFonts w:hint="eastAsia"/>
          <w:sz w:val="21"/>
          <w:szCs w:val="21"/>
        </w:rPr>
        <w:t>：系统管理员</w:t>
      </w:r>
      <w:r w:rsidRPr="00A73957">
        <w:rPr>
          <w:rFonts w:hint="eastAsia"/>
          <w:sz w:val="21"/>
          <w:szCs w:val="21"/>
        </w:rPr>
        <w:t>,2</w:t>
      </w:r>
      <w:r w:rsidRPr="00A73957">
        <w:rPr>
          <w:rFonts w:hint="eastAsia"/>
          <w:sz w:val="21"/>
          <w:szCs w:val="21"/>
        </w:rPr>
        <w:t>：密钥管理员</w:t>
      </w:r>
      <w:r w:rsidRPr="00A73957">
        <w:rPr>
          <w:rFonts w:hint="eastAsia"/>
          <w:sz w:val="21"/>
          <w:szCs w:val="21"/>
        </w:rPr>
        <w:t xml:space="preserve">,3: </w:t>
      </w:r>
      <w:r w:rsidRPr="00A73957">
        <w:rPr>
          <w:rFonts w:hint="eastAsia"/>
          <w:sz w:val="21"/>
          <w:szCs w:val="21"/>
        </w:rPr>
        <w:t>配置管理员</w:t>
      </w:r>
    </w:p>
    <w:p w14:paraId="5448DD5B" w14:textId="77777777" w:rsidR="00543F9B" w:rsidRPr="007128F0" w:rsidRDefault="00A73957" w:rsidP="007128F0">
      <w:pPr>
        <w:ind w:firstLine="420"/>
        <w:rPr>
          <w:sz w:val="21"/>
          <w:szCs w:val="21"/>
        </w:rPr>
      </w:pPr>
      <w:r w:rsidRPr="00A73957">
        <w:rPr>
          <w:rFonts w:hint="eastAsia"/>
          <w:sz w:val="21"/>
          <w:szCs w:val="21"/>
        </w:rPr>
        <w:t xml:space="preserve">roleId: </w:t>
      </w:r>
      <w:r w:rsidRPr="00A73957">
        <w:rPr>
          <w:rFonts w:hint="eastAsia"/>
          <w:sz w:val="21"/>
          <w:szCs w:val="21"/>
        </w:rPr>
        <w:t>角色</w:t>
      </w:r>
      <w:r w:rsidRPr="00A73957">
        <w:rPr>
          <w:rFonts w:hint="eastAsia"/>
          <w:sz w:val="21"/>
          <w:szCs w:val="21"/>
        </w:rPr>
        <w:t>ID, 1</w:t>
      </w:r>
      <w:r w:rsidRPr="00A73957">
        <w:rPr>
          <w:rFonts w:hint="eastAsia"/>
          <w:sz w:val="21"/>
          <w:szCs w:val="21"/>
        </w:rPr>
        <w:t>：管理员</w:t>
      </w:r>
      <w:r w:rsidRPr="00A73957">
        <w:rPr>
          <w:rFonts w:hint="eastAsia"/>
          <w:sz w:val="21"/>
          <w:szCs w:val="21"/>
        </w:rPr>
        <w:t>1,2</w:t>
      </w:r>
      <w:r w:rsidRPr="00A73957">
        <w:rPr>
          <w:rFonts w:hint="eastAsia"/>
          <w:sz w:val="21"/>
          <w:szCs w:val="21"/>
        </w:rPr>
        <w:t>：管理员</w:t>
      </w:r>
      <w:r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04" w:name="_Toc21119"/>
      <w:bookmarkStart w:id="305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04"/>
      <w:bookmarkEnd w:id="305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06" w:name="_Toc914"/>
      <w:bookmarkStart w:id="307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06"/>
      <w:bookmarkEnd w:id="307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702156" w14:textId="77777777" w:rsidR="00C97E25" w:rsidRPr="007425E2" w:rsidRDefault="00420337" w:rsidP="00C97E25">
      <w:pPr>
        <w:ind w:firstLine="420"/>
      </w:pPr>
      <w:r w:rsidRPr="00420337">
        <w:rPr>
          <w:rFonts w:hint="eastAsia"/>
          <w:sz w:val="21"/>
          <w:szCs w:val="21"/>
        </w:rPr>
        <w:t>获取应用密钥明文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7777777" w:rsidR="00420337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 xml:space="preserve">keyCheck: </w:t>
      </w:r>
      <w:r w:rsidRPr="00420337">
        <w:rPr>
          <w:rFonts w:hint="eastAsia"/>
          <w:sz w:val="21"/>
          <w:szCs w:val="21"/>
        </w:rPr>
        <w:t>密钥明文的校验值</w:t>
      </w:r>
    </w:p>
    <w:p w14:paraId="22AC4DEC" w14:textId="77777777" w:rsidR="00420337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lastRenderedPageBreak/>
        <w:t xml:space="preserve">key1: </w:t>
      </w:r>
      <w:r w:rsidRPr="00420337">
        <w:rPr>
          <w:rFonts w:hint="eastAsia"/>
          <w:sz w:val="21"/>
          <w:szCs w:val="21"/>
        </w:rPr>
        <w:t>密钥明文分量</w:t>
      </w:r>
      <w:r w:rsidRPr="00420337">
        <w:rPr>
          <w:rFonts w:hint="eastAsia"/>
          <w:sz w:val="21"/>
          <w:szCs w:val="21"/>
        </w:rPr>
        <w:t>1</w:t>
      </w:r>
    </w:p>
    <w:p w14:paraId="473610E1" w14:textId="77777777" w:rsidR="00543F9B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 xml:space="preserve">key2: </w:t>
      </w:r>
      <w:r w:rsidRPr="00420337">
        <w:rPr>
          <w:rFonts w:hint="eastAsia"/>
          <w:sz w:val="21"/>
          <w:szCs w:val="21"/>
        </w:rPr>
        <w:t>密钥明文分量</w:t>
      </w:r>
      <w:r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08" w:name="_Toc17910"/>
      <w:bookmarkStart w:id="309" w:name="_Toc79658164"/>
      <w:r>
        <w:rPr>
          <w:rFonts w:hint="eastAsia"/>
        </w:rPr>
        <w:t>十八、SJJ1111密押机兼容指令</w:t>
      </w:r>
      <w:bookmarkEnd w:id="308"/>
      <w:bookmarkEnd w:id="309"/>
    </w:p>
    <w:p w14:paraId="27913F8B" w14:textId="77777777" w:rsidR="00543F9B" w:rsidRDefault="00543F9B">
      <w:pPr>
        <w:pStyle w:val="2"/>
      </w:pPr>
      <w:bookmarkStart w:id="310" w:name="_Toc7401"/>
      <w:bookmarkStart w:id="311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10"/>
      <w:bookmarkEnd w:id="311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34F2ED" w14:textId="77777777" w:rsidR="00420337" w:rsidRPr="007425E2" w:rsidRDefault="00420337" w:rsidP="00420337">
      <w:pPr>
        <w:ind w:firstLine="420"/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77777777" w:rsidR="00543F9B" w:rsidRPr="00420337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 xml:space="preserve">MAC: </w:t>
      </w:r>
      <w:r w:rsidRPr="00420337">
        <w:rPr>
          <w:rFonts w:hint="eastAsia"/>
          <w:sz w:val="21"/>
          <w:szCs w:val="21"/>
        </w:rPr>
        <w:t>密押，默认为</w:t>
      </w:r>
      <w:r w:rsidRPr="00420337">
        <w:rPr>
          <w:rFonts w:hint="eastAsia"/>
          <w:sz w:val="21"/>
          <w:szCs w:val="21"/>
        </w:rPr>
        <w:t>8H</w:t>
      </w:r>
      <w:r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12" w:name="_Toc8418"/>
      <w:bookmarkStart w:id="313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12"/>
      <w:bookmarkEnd w:id="313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366426" w14:textId="77777777" w:rsidR="00420337" w:rsidRPr="007425E2" w:rsidRDefault="00420337" w:rsidP="00420337">
      <w:pPr>
        <w:ind w:firstLine="420"/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DE529F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Pr="00DB0909">
        <w:rPr>
          <w:rFonts w:hint="eastAsia"/>
          <w:szCs w:val="21"/>
        </w:rPr>
        <w:t>密钥类型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14" w:name="_Toc4332"/>
      <w:bookmarkStart w:id="315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4"/>
      <w:bookmarkEnd w:id="315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5D010C4E" w14:textId="77777777" w:rsidR="00DB0909" w:rsidRPr="007425E2" w:rsidRDefault="00DB0909" w:rsidP="00DB0909">
      <w:pPr>
        <w:ind w:firstLine="420"/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Pr="00DB0909">
        <w:rPr>
          <w:rFonts w:hint="eastAsia"/>
          <w:szCs w:val="21"/>
        </w:rPr>
        <w:t>密钥类型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77777777" w:rsidR="00DB0909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 xml:space="preserve">infoLen: </w:t>
      </w:r>
      <w:r w:rsidRPr="00DB0909">
        <w:rPr>
          <w:rFonts w:hint="eastAsia"/>
          <w:sz w:val="21"/>
          <w:szCs w:val="21"/>
        </w:rPr>
        <w:t>返回原数据长度</w:t>
      </w:r>
    </w:p>
    <w:p w14:paraId="4CABBA19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 xml:space="preserve">info: </w:t>
      </w:r>
      <w:r w:rsidRPr="00DB0909">
        <w:rPr>
          <w:rFonts w:hint="eastAsia"/>
          <w:sz w:val="21"/>
          <w:szCs w:val="21"/>
        </w:rPr>
        <w:t>信息数据</w:t>
      </w:r>
      <w:r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16" w:name="_Toc18841"/>
      <w:bookmarkStart w:id="317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16"/>
      <w:bookmarkEnd w:id="317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B71BA" w14:textId="77777777" w:rsidR="00DB0909" w:rsidRPr="007425E2" w:rsidRDefault="00DB0909" w:rsidP="00DB0909">
      <w:pPr>
        <w:ind w:firstLine="420"/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Pr="001867F5">
        <w:rPr>
          <w:rFonts w:hint="eastAsia"/>
          <w:szCs w:val="21"/>
        </w:rPr>
        <w:t>密钥类型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7777777" w:rsidR="001867F5" w:rsidRPr="001867F5" w:rsidRDefault="001867F5" w:rsidP="001867F5">
      <w:pPr>
        <w:ind w:firstLine="420"/>
        <w:rPr>
          <w:sz w:val="21"/>
          <w:szCs w:val="21"/>
        </w:rPr>
      </w:pPr>
      <w:r w:rsidRPr="001867F5">
        <w:rPr>
          <w:rFonts w:hint="eastAsia"/>
          <w:sz w:val="21"/>
          <w:szCs w:val="21"/>
        </w:rPr>
        <w:t xml:space="preserve">infoLen: </w:t>
      </w:r>
      <w:r w:rsidRPr="001867F5">
        <w:rPr>
          <w:rFonts w:hint="eastAsia"/>
          <w:sz w:val="21"/>
          <w:szCs w:val="21"/>
        </w:rPr>
        <w:t>密文数据长度</w:t>
      </w:r>
    </w:p>
    <w:p w14:paraId="132EE212" w14:textId="77777777" w:rsidR="00543F9B" w:rsidRPr="001867F5" w:rsidRDefault="001867F5" w:rsidP="001867F5">
      <w:pPr>
        <w:ind w:firstLine="420"/>
        <w:rPr>
          <w:sz w:val="21"/>
          <w:szCs w:val="21"/>
        </w:rPr>
      </w:pPr>
      <w:r w:rsidRPr="001867F5">
        <w:rPr>
          <w:rFonts w:hint="eastAsia"/>
          <w:sz w:val="21"/>
          <w:szCs w:val="21"/>
        </w:rPr>
        <w:t xml:space="preserve">info: </w:t>
      </w:r>
      <w:r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18" w:name="_Toc20262"/>
      <w:bookmarkStart w:id="319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8"/>
      <w:bookmarkEnd w:id="319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F509B40" w14:textId="77777777" w:rsidR="00D55E3C" w:rsidRPr="007425E2" w:rsidRDefault="00D55E3C" w:rsidP="00D55E3C">
      <w:pPr>
        <w:ind w:firstLine="420"/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20" w:name="_Toc4596"/>
      <w:bookmarkStart w:id="321" w:name="_Toc79658170"/>
      <w:r>
        <w:rPr>
          <w:rFonts w:hint="eastAsia"/>
        </w:rPr>
        <w:lastRenderedPageBreak/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0"/>
      <w:bookmarkEnd w:id="321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5A664F" w14:textId="77777777" w:rsidR="00D55E3C" w:rsidRPr="007425E2" w:rsidRDefault="00D55E3C" w:rsidP="00D55E3C">
      <w:pPr>
        <w:ind w:firstLine="420"/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22" w:name="_Toc26772"/>
      <w:bookmarkStart w:id="323" w:name="_Toc79658171"/>
      <w:r>
        <w:rPr>
          <w:rFonts w:hint="eastAsia"/>
        </w:rPr>
        <w:t>十九、黄金交易所新增指令(20171108)</w:t>
      </w:r>
      <w:bookmarkEnd w:id="322"/>
      <w:bookmarkEnd w:id="323"/>
    </w:p>
    <w:p w14:paraId="4388A355" w14:textId="77777777" w:rsidR="00543F9B" w:rsidRDefault="00543F9B">
      <w:pPr>
        <w:pStyle w:val="2"/>
        <w:rPr>
          <w:szCs w:val="22"/>
        </w:rPr>
      </w:pPr>
      <w:bookmarkStart w:id="324" w:name="_Toc497898683"/>
      <w:bookmarkStart w:id="325" w:name="_Toc31562"/>
      <w:bookmarkStart w:id="326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24"/>
      <w:bookmarkEnd w:id="325"/>
      <w:bookmarkEnd w:id="326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A5D9E" w14:textId="77777777" w:rsidR="00D55E3C" w:rsidRPr="007425E2" w:rsidRDefault="00D55E3C" w:rsidP="00D55E3C">
      <w:pPr>
        <w:ind w:firstLine="420"/>
      </w:pPr>
      <w:r w:rsidRPr="00D55E3C">
        <w:rPr>
          <w:rFonts w:hint="eastAsia"/>
          <w:sz w:val="21"/>
          <w:szCs w:val="21"/>
        </w:rPr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77777777" w:rsidR="0051572B" w:rsidRPr="0051572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keyLen: </w:t>
      </w:r>
      <w:r w:rsidRPr="0051572B">
        <w:rPr>
          <w:rFonts w:hint="eastAsia"/>
          <w:sz w:val="21"/>
          <w:szCs w:val="21"/>
        </w:rPr>
        <w:t>公钥加密的密文长度</w:t>
      </w:r>
    </w:p>
    <w:p w14:paraId="13D2CC6B" w14:textId="77777777" w:rsidR="00543F9B" w:rsidRPr="0051572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key: </w:t>
      </w:r>
      <w:r w:rsidRPr="0051572B">
        <w:rPr>
          <w:rFonts w:hint="eastAsia"/>
          <w:sz w:val="21"/>
          <w:szCs w:val="21"/>
        </w:rPr>
        <w:t>公钥加密的密文的</w:t>
      </w:r>
      <w:r w:rsidRPr="0051572B">
        <w:rPr>
          <w:rFonts w:hint="eastAsia"/>
          <w:sz w:val="21"/>
          <w:szCs w:val="21"/>
        </w:rPr>
        <w:t>DER</w:t>
      </w:r>
      <w:r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27" w:name="_Toc497898684"/>
      <w:bookmarkStart w:id="328" w:name="_Toc25689"/>
      <w:bookmarkStart w:id="329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27"/>
      <w:bookmarkEnd w:id="328"/>
      <w:bookmarkEnd w:id="329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C2007C" w14:textId="77777777" w:rsidR="0051572B" w:rsidRPr="007425E2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77777777" w:rsidR="0051572B" w:rsidRPr="0051572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keyLen: </w:t>
      </w:r>
      <w:r w:rsidRPr="0051572B">
        <w:rPr>
          <w:rFonts w:hint="eastAsia"/>
          <w:sz w:val="21"/>
          <w:szCs w:val="21"/>
        </w:rPr>
        <w:t>密文数据的字节长度</w:t>
      </w:r>
    </w:p>
    <w:p w14:paraId="066AFDB1" w14:textId="77777777" w:rsidR="00543F9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 xml:space="preserve">key: </w:t>
      </w:r>
      <w:r w:rsidRPr="0051572B">
        <w:rPr>
          <w:rFonts w:hint="eastAsia"/>
          <w:sz w:val="21"/>
          <w:szCs w:val="21"/>
        </w:rPr>
        <w:t>密文数据</w:t>
      </w:r>
      <w:r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30" w:name="_Toc22214"/>
      <w:bookmarkStart w:id="331" w:name="_Toc79658174"/>
      <w:r>
        <w:rPr>
          <w:rFonts w:hint="eastAsia"/>
        </w:rPr>
        <w:t>二十、网联业务指令(20171108)</w:t>
      </w:r>
      <w:bookmarkEnd w:id="330"/>
      <w:bookmarkEnd w:id="331"/>
    </w:p>
    <w:p w14:paraId="14599895" w14:textId="7F7176E3" w:rsidR="00543F9B" w:rsidRDefault="00543F9B">
      <w:pPr>
        <w:pStyle w:val="2"/>
        <w:rPr>
          <w:szCs w:val="22"/>
        </w:rPr>
      </w:pPr>
      <w:bookmarkStart w:id="332" w:name="_Toc806"/>
      <w:bookmarkStart w:id="333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32"/>
      <w:bookmarkEnd w:id="333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4EE00531" w14:textId="77777777" w:rsidR="006C6021" w:rsidRPr="006C6021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77777777" w:rsidR="006C6021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231059DC" w14:textId="77777777" w:rsidR="006C6021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37F3F81B" w:rsidR="00543F9B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40FAFE" w14:textId="41C03C06" w:rsidR="00B41255" w:rsidRPr="006C6021" w:rsidRDefault="00B41255" w:rsidP="00B41255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lastRenderedPageBreak/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77777777" w:rsidR="00B41255" w:rsidRPr="006C6021" w:rsidRDefault="00B41255" w:rsidP="00B41255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CipherKey: </w:t>
      </w:r>
      <w:r w:rsidRPr="006C6021">
        <w:rPr>
          <w:rFonts w:hint="eastAsia"/>
          <w:sz w:val="21"/>
          <w:szCs w:val="21"/>
        </w:rPr>
        <w:t>公钥加密的会话密钥</w:t>
      </w:r>
      <w:r w:rsidRPr="006C6021">
        <w:rPr>
          <w:rFonts w:hint="eastAsia"/>
          <w:sz w:val="21"/>
          <w:szCs w:val="21"/>
        </w:rPr>
        <w:t xml:space="preserve"> ,BASE64 </w:t>
      </w:r>
      <w:r w:rsidRPr="006C6021">
        <w:rPr>
          <w:rFonts w:hint="eastAsia"/>
          <w:sz w:val="21"/>
          <w:szCs w:val="21"/>
        </w:rPr>
        <w:t>编码</w:t>
      </w:r>
    </w:p>
    <w:p w14:paraId="037A55C9" w14:textId="77777777" w:rsidR="00B41255" w:rsidRPr="006C6021" w:rsidRDefault="00B41255" w:rsidP="00B41255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 xml:space="preserve">,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 LMK </w:t>
      </w:r>
      <w:r w:rsidRPr="006C6021">
        <w:rPr>
          <w:rFonts w:hint="eastAsia"/>
          <w:sz w:val="21"/>
          <w:szCs w:val="21"/>
        </w:rPr>
        <w:t>加密的会话密钥长度，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</w:t>
      </w:r>
      <w:r w:rsidRPr="006C6021">
        <w:rPr>
          <w:rFonts w:hint="eastAsia"/>
          <w:sz w:val="21"/>
          <w:szCs w:val="21"/>
        </w:rPr>
        <w:t>(</w:t>
      </w:r>
      <w:r w:rsidRPr="006C6021">
        <w:rPr>
          <w:rFonts w:hint="eastAsia"/>
          <w:sz w:val="21"/>
          <w:szCs w:val="21"/>
        </w:rPr>
        <w:t>不包括第</w:t>
      </w:r>
      <w:r w:rsidRPr="006C6021">
        <w:rPr>
          <w:rFonts w:hint="eastAsia"/>
          <w:sz w:val="21"/>
          <w:szCs w:val="21"/>
        </w:rPr>
        <w:t xml:space="preserve"> 1 </w:t>
      </w:r>
      <w:r w:rsidRPr="006C6021">
        <w:rPr>
          <w:rFonts w:hint="eastAsia"/>
          <w:sz w:val="21"/>
          <w:szCs w:val="21"/>
        </w:rPr>
        <w:t>个字符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，一般为</w:t>
      </w:r>
      <w:r w:rsidRPr="006C6021">
        <w:rPr>
          <w:rFonts w:hint="eastAsia"/>
          <w:sz w:val="21"/>
          <w:szCs w:val="21"/>
        </w:rPr>
        <w:t xml:space="preserve"> 33 </w:t>
      </w:r>
      <w:r w:rsidRPr="006C6021">
        <w:rPr>
          <w:rFonts w:hint="eastAsia"/>
          <w:sz w:val="21"/>
          <w:szCs w:val="21"/>
        </w:rPr>
        <w:t>个</w:t>
      </w:r>
      <w:r w:rsidRPr="006C6021">
        <w:rPr>
          <w:rFonts w:hint="eastAsia"/>
          <w:sz w:val="21"/>
          <w:szCs w:val="21"/>
        </w:rPr>
        <w:t xml:space="preserve"> Bytes</w:t>
      </w:r>
      <w:r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77777777" w:rsidR="00B41255" w:rsidRPr="006C6021" w:rsidRDefault="00B41255" w:rsidP="00B41255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32H</w:t>
      </w:r>
      <w:r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34" w:name="_Toc3521"/>
      <w:bookmarkStart w:id="335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34"/>
      <w:bookmarkEnd w:id="335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0EE24DE" w14:textId="77777777" w:rsidR="006C6021" w:rsidRPr="006C6021" w:rsidRDefault="006C6021" w:rsidP="006C6021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77777777" w:rsidR="006C6021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SessionKey: </w:t>
      </w:r>
      <w:r w:rsidRPr="006C6021">
        <w:rPr>
          <w:rFonts w:hint="eastAsia"/>
          <w:sz w:val="21"/>
          <w:szCs w:val="21"/>
        </w:rPr>
        <w:t>本地</w:t>
      </w:r>
      <w:r w:rsidRPr="006C6021">
        <w:rPr>
          <w:rFonts w:hint="eastAsia"/>
          <w:sz w:val="21"/>
          <w:szCs w:val="21"/>
        </w:rPr>
        <w:t xml:space="preserve">LMK </w:t>
      </w:r>
      <w:r w:rsidRPr="006C6021">
        <w:rPr>
          <w:rFonts w:hint="eastAsia"/>
          <w:sz w:val="21"/>
          <w:szCs w:val="21"/>
        </w:rPr>
        <w:t>加密的会话密钥，格式为：密钥类型</w:t>
      </w:r>
      <w:r w:rsidRPr="006C6021">
        <w:rPr>
          <w:rFonts w:hint="eastAsia"/>
          <w:sz w:val="21"/>
          <w:szCs w:val="21"/>
        </w:rPr>
        <w:t>|</w:t>
      </w:r>
      <w:r w:rsidRPr="006C6021">
        <w:rPr>
          <w:rFonts w:hint="eastAsia"/>
          <w:sz w:val="21"/>
          <w:szCs w:val="21"/>
        </w:rPr>
        <w:t>密钥密文，比如：</w:t>
      </w:r>
      <w:r w:rsidRPr="006C6021">
        <w:rPr>
          <w:rFonts w:hint="eastAsia"/>
          <w:sz w:val="21"/>
          <w:szCs w:val="21"/>
        </w:rPr>
        <w:t>02|</w:t>
      </w:r>
      <w:r w:rsidRPr="006C6021">
        <w:rPr>
          <w:rFonts w:hint="eastAsia"/>
          <w:sz w:val="21"/>
          <w:szCs w:val="21"/>
        </w:rPr>
        <w:t>密钥密文</w:t>
      </w:r>
    </w:p>
    <w:p w14:paraId="17BC5F53" w14:textId="77777777" w:rsidR="00543F9B" w:rsidRPr="006C6021" w:rsidRDefault="006C6021" w:rsidP="006C6021">
      <w:pPr>
        <w:ind w:firstLine="420"/>
        <w:rPr>
          <w:sz w:val="21"/>
          <w:szCs w:val="21"/>
        </w:rPr>
      </w:pPr>
      <w:r w:rsidRPr="006C6021">
        <w:rPr>
          <w:rFonts w:hint="eastAsia"/>
          <w:sz w:val="21"/>
          <w:szCs w:val="21"/>
        </w:rPr>
        <w:t xml:space="preserve">KCV: </w:t>
      </w:r>
      <w:r w:rsidRPr="006C6021">
        <w:rPr>
          <w:rFonts w:hint="eastAsia"/>
          <w:sz w:val="21"/>
          <w:szCs w:val="21"/>
        </w:rPr>
        <w:t>会话密钥的检验值，</w:t>
      </w:r>
      <w:r w:rsidRPr="006C6021">
        <w:rPr>
          <w:rFonts w:hint="eastAsia"/>
          <w:sz w:val="21"/>
          <w:szCs w:val="21"/>
        </w:rPr>
        <w:t xml:space="preserve">HEX </w:t>
      </w:r>
      <w:r w:rsidRPr="006C6021">
        <w:rPr>
          <w:rFonts w:hint="eastAsia"/>
          <w:sz w:val="21"/>
          <w:szCs w:val="21"/>
        </w:rPr>
        <w:t>格式，长度为</w:t>
      </w:r>
      <w:r w:rsidRPr="006C6021">
        <w:rPr>
          <w:rFonts w:hint="eastAsia"/>
          <w:sz w:val="21"/>
          <w:szCs w:val="21"/>
        </w:rPr>
        <w:t xml:space="preserve"> 36H</w:t>
      </w:r>
      <w:r w:rsidRPr="006C6021">
        <w:rPr>
          <w:rFonts w:hint="eastAsia"/>
          <w:sz w:val="21"/>
          <w:szCs w:val="21"/>
        </w:rPr>
        <w:t>。</w:t>
      </w:r>
    </w:p>
    <w:p w14:paraId="30A1A548" w14:textId="77777777" w:rsidR="00543F9B" w:rsidRDefault="00543F9B">
      <w:pPr>
        <w:pStyle w:val="2"/>
      </w:pPr>
      <w:bookmarkStart w:id="336" w:name="_Toc11949"/>
      <w:bookmarkStart w:id="337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36"/>
      <w:bookmarkEnd w:id="337"/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9EBFBE" w14:textId="77777777" w:rsidR="006C6021" w:rsidRPr="006C6021" w:rsidRDefault="006C6021" w:rsidP="006C6021">
      <w:pPr>
        <w:pStyle w:val="a0"/>
      </w:pPr>
      <w:r w:rsidRPr="006C6021">
        <w:rPr>
          <w:rFonts w:hint="eastAsia"/>
          <w:szCs w:val="21"/>
        </w:rPr>
        <w:t>用指定的证书私钥对指定的数据进行数字签名</w:t>
      </w:r>
      <w:r w:rsidRPr="006C6021">
        <w:rPr>
          <w:rFonts w:hint="eastAsia"/>
        </w:rPr>
        <w:t>。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77777777" w:rsidR="00543F9B" w:rsidRPr="00BC6257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6CC23450" w14:textId="77777777" w:rsidR="00543F9B" w:rsidRDefault="00543F9B">
      <w:pPr>
        <w:pStyle w:val="2"/>
      </w:pPr>
      <w:bookmarkStart w:id="338" w:name="_Toc79658178"/>
      <w:bookmarkStart w:id="339" w:name="_Toc32215"/>
      <w:r>
        <w:rPr>
          <w:rFonts w:hint="eastAsia"/>
        </w:rPr>
        <w:lastRenderedPageBreak/>
        <w:t xml:space="preserve">20.4 </w:t>
      </w:r>
      <w:r>
        <w:rPr>
          <w:rFonts w:hint="eastAsia"/>
        </w:rPr>
        <w:t>验证数字签名</w:t>
      </w:r>
      <w:bookmarkEnd w:id="338"/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8968FB" w14:textId="77777777" w:rsidR="00BC6257" w:rsidRPr="006C6021" w:rsidRDefault="00BC6257" w:rsidP="00BC6257">
      <w:pPr>
        <w:pStyle w:val="a0"/>
      </w:pPr>
      <w:r w:rsidRPr="00BC6257">
        <w:rPr>
          <w:rFonts w:hint="eastAsia"/>
          <w:szCs w:val="21"/>
        </w:rPr>
        <w:t>验证数字签名</w:t>
      </w:r>
      <w:r w:rsidRPr="006C6021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40" w:name="_Toc79658179"/>
      <w:r>
        <w:rPr>
          <w:rFonts w:hint="eastAsia"/>
        </w:rPr>
        <w:t xml:space="preserve">20.5 </w:t>
      </w:r>
      <w:r>
        <w:rPr>
          <w:rFonts w:hint="eastAsia"/>
        </w:rPr>
        <w:t>获取证书序号</w:t>
      </w:r>
      <w:bookmarkEnd w:id="339"/>
      <w:bookmarkEnd w:id="340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41" w:name="_Toc13038"/>
      <w:bookmarkStart w:id="342" w:name="_Toc79658180"/>
      <w:r>
        <w:rPr>
          <w:rFonts w:hint="eastAsia"/>
        </w:rPr>
        <w:t>二十一、无卡支付业务指令(20180326)</w:t>
      </w:r>
      <w:bookmarkEnd w:id="341"/>
      <w:bookmarkEnd w:id="342"/>
    </w:p>
    <w:p w14:paraId="5E11C026" w14:textId="77777777" w:rsidR="00543F9B" w:rsidRDefault="00543F9B">
      <w:pPr>
        <w:pStyle w:val="2"/>
      </w:pPr>
      <w:bookmarkStart w:id="343" w:name="_Toc15264"/>
      <w:bookmarkStart w:id="344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43"/>
      <w:bookmarkEnd w:id="344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45" w:name="_Toc10455"/>
      <w:bookmarkStart w:id="346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45"/>
      <w:bookmarkEnd w:id="346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47" w:name="_Toc499120419"/>
      <w:bookmarkStart w:id="348" w:name="_Toc3513"/>
      <w:bookmarkStart w:id="349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47"/>
      <w:r>
        <w:rPr>
          <w:rFonts w:hint="eastAsia"/>
        </w:rPr>
        <w:t>公钥</w:t>
      </w:r>
      <w:bookmarkEnd w:id="348"/>
      <w:bookmarkEnd w:id="349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36184EAF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Pr="005D1A85">
        <w:rPr>
          <w:rFonts w:hint="eastAsia"/>
          <w:szCs w:val="21"/>
        </w:rPr>
        <w:t>密钥类型，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50" w:name="_Toc21039"/>
      <w:bookmarkStart w:id="351" w:name="_Toc79658184"/>
      <w:r>
        <w:rPr>
          <w:rFonts w:hint="eastAsia"/>
        </w:rPr>
        <w:t>二十二、新增指令（高性能支持）</w:t>
      </w:r>
      <w:bookmarkEnd w:id="350"/>
      <w:bookmarkEnd w:id="351"/>
    </w:p>
    <w:p w14:paraId="260477D1" w14:textId="77777777" w:rsidR="00543F9B" w:rsidRDefault="00543F9B">
      <w:pPr>
        <w:pStyle w:val="2"/>
      </w:pPr>
      <w:bookmarkStart w:id="352" w:name="_Toc359"/>
      <w:bookmarkStart w:id="353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52"/>
      <w:bookmarkEnd w:id="353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54" w:name="_Toc15394"/>
      <w:bookmarkStart w:id="355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54"/>
      <w:bookmarkEnd w:id="355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应用主密钥密钥类型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77777777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27位的索引号：16位机构号+3位密钥类型+8位密钥索引号，‘K’为传入索引标志；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56" w:name="_Toc14395"/>
      <w:bookmarkStart w:id="357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56"/>
      <w:bookmarkEnd w:id="357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27位的索引号：16位机构号+3位密钥类型+8位密钥索引号，‘K’为传入索引标志；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58" w:name="_Toc28358"/>
      <w:bookmarkStart w:id="359" w:name="_Toc79658188"/>
      <w:r>
        <w:rPr>
          <w:rFonts w:hint="eastAsia"/>
        </w:rPr>
        <w:t>二十三、签名验签模块指令</w:t>
      </w:r>
      <w:bookmarkEnd w:id="358"/>
      <w:bookmarkEnd w:id="359"/>
    </w:p>
    <w:p w14:paraId="3B20EC3B" w14:textId="77777777" w:rsidR="00543F9B" w:rsidRDefault="00543F9B">
      <w:pPr>
        <w:pStyle w:val="2"/>
      </w:pPr>
      <w:bookmarkStart w:id="360" w:name="_Toc31630"/>
      <w:bookmarkStart w:id="361" w:name="_Toc79658189"/>
      <w:bookmarkStart w:id="362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60"/>
      <w:bookmarkEnd w:id="3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3" w:name="OLE_LINK11"/>
            <w:bookmarkEnd w:id="362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4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64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63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65" w:name="_Toc28969"/>
      <w:bookmarkStart w:id="366" w:name="_Toc79658190"/>
      <w:bookmarkStart w:id="367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65"/>
      <w:bookmarkEnd w:id="366"/>
    </w:p>
    <w:bookmarkEnd w:id="367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8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9" w:name="OLE_LINK18"/>
            <w:bookmarkEnd w:id="368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0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70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1" w:name="OLE_LINK13"/>
            <w:bookmarkEnd w:id="369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71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2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72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73" w:name="OLE_LINK19"/>
      <w:r>
        <w:rPr>
          <w:rFonts w:hint="eastAsia"/>
        </w:rPr>
        <w:t>Recv=</w:t>
      </w:r>
    </w:p>
    <w:bookmarkEnd w:id="373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74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74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75" w:name="_Toc29935"/>
      <w:bookmarkStart w:id="376" w:name="_Toc79658191"/>
      <w:bookmarkStart w:id="377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5"/>
      <w:bookmarkEnd w:id="376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77"/>
    </w:p>
    <w:p w14:paraId="415618FF" w14:textId="77777777" w:rsidR="00543F9B" w:rsidRDefault="00543F9B">
      <w:pPr>
        <w:pStyle w:val="2"/>
      </w:pPr>
      <w:bookmarkStart w:id="378" w:name="_Toc21130"/>
      <w:bookmarkStart w:id="379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8"/>
      <w:bookmarkEnd w:id="379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80" w:name="_Toc31456"/>
      <w:bookmarkStart w:id="381" w:name="_Toc79658193"/>
      <w:bookmarkStart w:id="382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0"/>
      <w:bookmarkEnd w:id="381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82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BD67B21" w14:textId="77777777" w:rsidR="00E93F54" w:rsidRPr="006C6021" w:rsidRDefault="00E93F54" w:rsidP="00E93F54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C48BC1" w14:textId="77777777" w:rsidR="0077168D" w:rsidRPr="006C6021" w:rsidRDefault="0077168D" w:rsidP="0077168D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4DBA0EF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20EC11B3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 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57C9F4F3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83" w:name="_Toc2719"/>
      <w:bookmarkStart w:id="384" w:name="_Toc79658194"/>
      <w:bookmarkStart w:id="385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3"/>
      <w:bookmarkEnd w:id="384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E55B5FA" w14:textId="77777777" w:rsidR="005935C6" w:rsidRPr="006C6021" w:rsidRDefault="005935C6" w:rsidP="005935C6">
      <w:pPr>
        <w:pStyle w:val="a0"/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85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EC3B48" w14:textId="77777777" w:rsidR="0077168D" w:rsidRPr="006C6021" w:rsidRDefault="0077168D" w:rsidP="0077168D">
      <w:pPr>
        <w:pStyle w:val="a0"/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792EFE51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50E4C0DC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CDF3B21" w14:textId="5A9F09BD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3.6.1.4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80C2BC" w14:textId="4281B154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699395B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 xml:space="preserve">3.6.1.5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30E4EE" w14:textId="037CD787" w:rsidR="00375AD0" w:rsidRPr="006C6021" w:rsidRDefault="00375AD0" w:rsidP="00375AD0">
      <w:pPr>
        <w:pStyle w:val="a0"/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86" w:name="_Toc7313"/>
      <w:bookmarkStart w:id="387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6"/>
      <w:bookmarkEnd w:id="387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88" w:name="_Toc20700"/>
      <w:bookmarkStart w:id="389" w:name="_Toc79658196"/>
      <w:bookmarkStart w:id="390" w:name="OLE_LINK30"/>
      <w:r>
        <w:rPr>
          <w:rFonts w:hint="eastAsia"/>
        </w:rPr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88"/>
      <w:bookmarkEnd w:id="389"/>
    </w:p>
    <w:bookmarkEnd w:id="390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1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391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392" w:name="_Toc11398"/>
      <w:bookmarkStart w:id="393" w:name="_Toc79658197"/>
      <w:bookmarkStart w:id="394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392"/>
      <w:bookmarkEnd w:id="393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394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395" w:name="_Toc19218"/>
      <w:bookmarkStart w:id="396" w:name="_Toc79658198"/>
      <w:bookmarkStart w:id="397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395"/>
      <w:bookmarkEnd w:id="396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397"/>
    </w:p>
    <w:p w14:paraId="5E4CC80F" w14:textId="77777777" w:rsidR="00543F9B" w:rsidRDefault="00543F9B">
      <w:pPr>
        <w:pStyle w:val="2"/>
      </w:pPr>
      <w:bookmarkStart w:id="398" w:name="_Toc18756"/>
      <w:bookmarkStart w:id="399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398"/>
      <w:bookmarkEnd w:id="39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00" w:name="_Toc13789"/>
      <w:bookmarkStart w:id="401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00"/>
      <w:bookmarkEnd w:id="40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2" w:name="_Toc7283"/>
      <w:bookmarkStart w:id="403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02"/>
      <w:bookmarkEnd w:id="403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4" w:name="_Toc32192"/>
      <w:bookmarkStart w:id="405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04"/>
      <w:bookmarkEnd w:id="405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06" w:name="_Toc3102"/>
      <w:bookmarkStart w:id="407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06"/>
      <w:bookmarkEnd w:id="407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08" w:name="_Toc13791"/>
      <w:bookmarkStart w:id="409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08"/>
      <w:bookmarkEnd w:id="409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0" w:name="_Toc14079"/>
      <w:bookmarkStart w:id="411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10"/>
      <w:bookmarkEnd w:id="411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Pr="000E19E5">
        <w:rPr>
          <w:rFonts w:hint="eastAsia"/>
          <w:szCs w:val="21"/>
        </w:rPr>
        <w:t>密钥类型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7493140C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2745D1" w:rsidRPr="002745D1">
        <w:rPr>
          <w:rFonts w:hint="eastAsia"/>
          <w:szCs w:val="21"/>
        </w:rPr>
        <w:t>密钥类型，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77777777" w:rsidR="00971E4B" w:rsidRPr="000E19E5" w:rsidRDefault="00971E4B" w:rsidP="00971E4B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B5C42D" w14:textId="77777777" w:rsidR="00971E4B" w:rsidRPr="006C6021" w:rsidRDefault="00971E4B" w:rsidP="00971E4B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77777777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Pr="002745D1">
        <w:rPr>
          <w:rFonts w:hint="eastAsia"/>
          <w:szCs w:val="21"/>
        </w:rPr>
        <w:t>密钥类型，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45558909" w:rsidR="00971E4B" w:rsidRP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0000C9A1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2" w:name="_Toc79658206"/>
      <w:bookmarkStart w:id="413" w:name="_Toc437253691"/>
      <w:bookmarkStart w:id="414" w:name="_Toc424301366"/>
      <w:r>
        <w:rPr>
          <w:rFonts w:ascii="黑体" w:hAnsi="宋体" w:cs="黑体" w:hint="eastAsia"/>
          <w:color w:val="000000"/>
          <w:shd w:val="clear" w:color="auto" w:fill="FFFFFF"/>
        </w:rPr>
        <w:t>23.17带公钥证书与签名属性的数字签名（遵循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2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5" w:name="_Toc79658207"/>
      <w:r>
        <w:rPr>
          <w:rFonts w:ascii="黑体" w:hAnsi="宋体" w:cs="黑体" w:hint="eastAsia"/>
          <w:color w:val="000000"/>
          <w:shd w:val="clear" w:color="auto" w:fill="FFFFFF"/>
        </w:rPr>
        <w:t>23.18带公钥证书与签名属性的数字签名验签（遵循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5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77777777" w:rsidR="00543F9B" w:rsidRDefault="00543F9B">
      <w:pPr>
        <w:pStyle w:val="2"/>
      </w:pPr>
      <w:bookmarkStart w:id="416" w:name="_Toc79658208"/>
      <w:r>
        <w:rPr>
          <w:rFonts w:hint="eastAsia"/>
        </w:rPr>
        <w:t>23.19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16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17" w:name="_Toc79658209"/>
      <w:r>
        <w:rPr>
          <w:rFonts w:hint="eastAsia"/>
        </w:rPr>
        <w:t>二十四、加密机设备监控指令</w:t>
      </w:r>
      <w:bookmarkEnd w:id="413"/>
      <w:bookmarkEnd w:id="414"/>
      <w:bookmarkEnd w:id="417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18" w:name="_Toc424301367"/>
      <w:bookmarkStart w:id="419" w:name="_Toc424300989"/>
      <w:bookmarkStart w:id="420" w:name="_Toc437253692"/>
      <w:bookmarkStart w:id="421" w:name="_Toc79503121"/>
      <w:bookmarkStart w:id="422" w:name="_Toc79503657"/>
      <w:bookmarkStart w:id="423" w:name="_Toc79655556"/>
      <w:bookmarkStart w:id="424" w:name="_Toc79658210"/>
      <w:bookmarkStart w:id="425" w:name="_Toc424300235"/>
      <w:bookmarkEnd w:id="418"/>
      <w:bookmarkEnd w:id="419"/>
      <w:bookmarkEnd w:id="420"/>
      <w:bookmarkEnd w:id="421"/>
      <w:bookmarkEnd w:id="422"/>
      <w:bookmarkEnd w:id="423"/>
      <w:bookmarkEnd w:id="424"/>
    </w:p>
    <w:p w14:paraId="7A1CC98D" w14:textId="77777777" w:rsidR="00543F9B" w:rsidRDefault="00543F9B">
      <w:pPr>
        <w:pStyle w:val="2"/>
      </w:pPr>
      <w:bookmarkStart w:id="426" w:name="_Toc437253693"/>
      <w:bookmarkStart w:id="427" w:name="_Toc424301368"/>
      <w:bookmarkStart w:id="428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25"/>
      <w:bookmarkEnd w:id="426"/>
      <w:bookmarkEnd w:id="427"/>
      <w:bookmarkEnd w:id="428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29" w:name="_Toc424300236"/>
      <w:bookmarkStart w:id="430" w:name="_Toc437253694"/>
      <w:bookmarkStart w:id="431" w:name="_Toc424301369"/>
      <w:bookmarkStart w:id="432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29"/>
      <w:bookmarkEnd w:id="430"/>
      <w:bookmarkEnd w:id="431"/>
      <w:bookmarkEnd w:id="432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33" w:name="_Toc79658213"/>
      <w:r>
        <w:rPr>
          <w:rFonts w:hint="eastAsia"/>
        </w:rPr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33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34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34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35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35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36" w:name="_Toc79658216"/>
      <w:r>
        <w:rPr>
          <w:rFonts w:hint="eastAsia"/>
        </w:rPr>
        <w:t>二十五、新增指令</w:t>
      </w:r>
      <w:bookmarkEnd w:id="436"/>
    </w:p>
    <w:p w14:paraId="28D352FD" w14:textId="167614D0" w:rsidR="0040661D" w:rsidRPr="00DF6D68" w:rsidRDefault="0040661D" w:rsidP="0040661D">
      <w:pPr>
        <w:pStyle w:val="2"/>
      </w:pPr>
      <w:bookmarkStart w:id="437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37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38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38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39" w:name="_Toc79658219"/>
      <w:r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39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40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0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41" w:name="_Toc79658221"/>
      <w:r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1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42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42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43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3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44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4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45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45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77777777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>
        <w:rPr>
          <w:rFonts w:hint="eastAsia"/>
        </w:rPr>
        <w:t>密钥类型，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46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46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47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47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48" w:name="_Toc79658228"/>
      <w:r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48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49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49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50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50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51" w:name="_Toc79658231"/>
      <w:r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51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52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52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53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53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54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54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55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55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56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56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57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57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77777777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0157228F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equipType: </w:t>
      </w:r>
      <w:r w:rsidRPr="003C7D57">
        <w:rPr>
          <w:rFonts w:hint="eastAsia"/>
          <w:sz w:val="21"/>
          <w:szCs w:val="21"/>
        </w:rPr>
        <w:t>设备型号</w:t>
      </w:r>
    </w:p>
    <w:p w14:paraId="62A45564" w14:textId="77777777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equipNo: </w:t>
      </w:r>
      <w:r w:rsidRPr="003C7D57">
        <w:rPr>
          <w:rFonts w:hint="eastAsia"/>
          <w:sz w:val="21"/>
          <w:szCs w:val="21"/>
        </w:rPr>
        <w:t>设备序号</w:t>
      </w:r>
    </w:p>
    <w:p w14:paraId="556CC6C0" w14:textId="77777777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equipPk: </w:t>
      </w:r>
      <w:r w:rsidRPr="003C7D57">
        <w:rPr>
          <w:rFonts w:hint="eastAsia"/>
          <w:sz w:val="21"/>
          <w:szCs w:val="21"/>
        </w:rPr>
        <w:t>设备密钥公钥</w:t>
      </w:r>
    </w:p>
    <w:p w14:paraId="455D987D" w14:textId="4911A365" w:rsidR="008255A9" w:rsidRPr="00D73AB3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authSign: </w:t>
      </w:r>
      <w:r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58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58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59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59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60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60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61" w:name="_Toc79658241"/>
      <w:r>
        <w:rPr>
          <w:rFonts w:hint="eastAsia"/>
        </w:rPr>
        <w:t>二十六、新增-中移指令</w:t>
      </w:r>
      <w:bookmarkEnd w:id="461"/>
    </w:p>
    <w:p w14:paraId="1C824D93" w14:textId="77777777" w:rsidR="009011FA" w:rsidRDefault="009011FA" w:rsidP="00CB2155">
      <w:pPr>
        <w:pStyle w:val="2"/>
      </w:pPr>
      <w:bookmarkStart w:id="462" w:name="_Toc1624518333"/>
      <w:bookmarkStart w:id="463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62"/>
      <w:bookmarkEnd w:id="463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64" w:name="_Toc172534773"/>
      <w:bookmarkStart w:id="465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64"/>
      <w:bookmarkEnd w:id="465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66" w:name="_Toc689006361"/>
      <w:bookmarkStart w:id="467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66"/>
      <w:bookmarkEnd w:id="467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68" w:name="_Toc898084703"/>
      <w:bookmarkStart w:id="469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68"/>
      <w:bookmarkEnd w:id="469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70" w:name="_Toc1594532205"/>
      <w:bookmarkStart w:id="471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70"/>
      <w:bookmarkEnd w:id="471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72" w:name="_Toc854338522"/>
      <w:bookmarkStart w:id="473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72"/>
      <w:bookmarkEnd w:id="473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74" w:name="_Toc791875412"/>
      <w:bookmarkStart w:id="475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74"/>
      <w:bookmarkEnd w:id="475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76" w:name="_Toc1093889025"/>
      <w:bookmarkStart w:id="477" w:name="_Toc79658249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76"/>
      <w:bookmarkEnd w:id="477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78" w:name="_Toc385341208"/>
      <w:bookmarkStart w:id="479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78"/>
      <w:bookmarkEnd w:id="479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80" w:name="_Toc1766487151"/>
      <w:bookmarkStart w:id="481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80"/>
      <w:bookmarkEnd w:id="481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82" w:name="_Toc388127082"/>
      <w:bookmarkStart w:id="483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82"/>
      <w:bookmarkEnd w:id="483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84" w:name="_Toc1344031235"/>
      <w:bookmarkStart w:id="485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84"/>
      <w:bookmarkEnd w:id="485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86" w:name="_Toc1899967499"/>
      <w:bookmarkStart w:id="487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86"/>
      <w:bookmarkEnd w:id="487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488" w:name="_Toc1819408450"/>
      <w:bookmarkStart w:id="489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488"/>
      <w:bookmarkEnd w:id="489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490" w:name="_Toc778169517"/>
      <w:bookmarkStart w:id="491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490"/>
      <w:bookmarkEnd w:id="491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492" w:name="_Toc519661989"/>
      <w:bookmarkStart w:id="493" w:name="_Toc79658257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492"/>
      <w:bookmarkEnd w:id="493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6172A83B" w14:textId="77777777" w:rsidR="009011FA" w:rsidRPr="009011FA" w:rsidRDefault="009011FA" w:rsidP="009011FA">
      <w:pPr>
        <w:pStyle w:val="a0"/>
      </w:pPr>
    </w:p>
    <w:p w14:paraId="6EA1C330" w14:textId="77777777" w:rsidR="00B2074A" w:rsidRPr="00B2074A" w:rsidRDefault="00B2074A" w:rsidP="00B2074A">
      <w:pPr>
        <w:pStyle w:val="a0"/>
      </w:pPr>
    </w:p>
    <w:p w14:paraId="5FB28C44" w14:textId="049C8288" w:rsidR="00525D45" w:rsidRPr="00E43785" w:rsidRDefault="004F004F" w:rsidP="004F004F">
      <w:pPr>
        <w:pStyle w:val="1"/>
      </w:pPr>
      <w:bookmarkStart w:id="494" w:name="_Toc79658258"/>
      <w:r>
        <w:rPr>
          <w:rFonts w:hint="eastAsia"/>
        </w:rPr>
        <w:t>附录：</w:t>
      </w:r>
      <w:bookmarkEnd w:id="494"/>
    </w:p>
    <w:p w14:paraId="17698AFA" w14:textId="77777777" w:rsidR="004F004F" w:rsidRDefault="004F004F" w:rsidP="006877F1">
      <w:pPr>
        <w:pStyle w:val="2"/>
      </w:pPr>
      <w:bookmarkStart w:id="495" w:name="_Toc437253526"/>
      <w:bookmarkStart w:id="496" w:name="_Toc18018"/>
      <w:bookmarkStart w:id="497" w:name="_Toc424301160"/>
      <w:bookmarkStart w:id="498" w:name="_Toc195427140"/>
      <w:bookmarkStart w:id="499" w:name="_Toc79658259"/>
      <w:r>
        <w:rPr>
          <w:rFonts w:hint="eastAsia"/>
        </w:rPr>
        <w:t>密钥类型表</w:t>
      </w:r>
      <w:bookmarkEnd w:id="495"/>
      <w:bookmarkEnd w:id="496"/>
      <w:bookmarkEnd w:id="497"/>
      <w:bookmarkEnd w:id="498"/>
      <w:bookmarkEnd w:id="499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出于安全的原因，并不是所有的密钥类型代码在所有的命令中都是可用的。</w:t>
      </w:r>
    </w:p>
    <w:p w14:paraId="14C32983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在命令中使用的密钥类型码是通过将变种代码作为第一个字符、将LMK对代码作为第二个字符而组成的。例如：ZPK的代码为001。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00" w:name="_Toc195427141"/>
      <w:bookmarkStart w:id="501" w:name="_Toc424301161"/>
      <w:bookmarkStart w:id="502" w:name="_Toc437253527"/>
      <w:bookmarkStart w:id="503" w:name="_Toc1386"/>
      <w:bookmarkStart w:id="504" w:name="_Toc79658260"/>
      <w:r>
        <w:rPr>
          <w:rFonts w:hint="eastAsia"/>
        </w:rPr>
        <w:t>密钥方案表</w:t>
      </w:r>
      <w:bookmarkEnd w:id="500"/>
      <w:bookmarkEnd w:id="501"/>
      <w:bookmarkEnd w:id="502"/>
      <w:bookmarkEnd w:id="503"/>
      <w:bookmarkEnd w:id="504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05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05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06" w:name="_Toc79658262"/>
      <w:r>
        <w:rPr>
          <w:rFonts w:hint="eastAsia"/>
        </w:rPr>
        <w:t>常见错误码表</w:t>
      </w:r>
      <w:bookmarkEnd w:id="506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4F004F" w:rsidRDefault="00844635" w:rsidP="004F004F">
      <w:pPr>
        <w:pStyle w:val="a0"/>
      </w:pPr>
    </w:p>
    <w:sectPr w:rsidR="00844635" w:rsidRPr="004F004F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F5B2B" w14:textId="77777777" w:rsidR="00E82E9D" w:rsidRDefault="00E82E9D">
      <w:r>
        <w:separator/>
      </w:r>
    </w:p>
  </w:endnote>
  <w:endnote w:type="continuationSeparator" w:id="0">
    <w:p w14:paraId="5D1AE085" w14:textId="77777777" w:rsidR="00E82E9D" w:rsidRDefault="00E8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84CD" w14:textId="77777777" w:rsidR="00E82E9D" w:rsidRDefault="00E82E9D">
      <w:r>
        <w:separator/>
      </w:r>
    </w:p>
  </w:footnote>
  <w:footnote w:type="continuationSeparator" w:id="0">
    <w:p w14:paraId="7B952599" w14:textId="77777777" w:rsidR="00E82E9D" w:rsidRDefault="00E82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B7E"/>
    <w:rsid w:val="001E6A6E"/>
    <w:rsid w:val="001F19B0"/>
    <w:rsid w:val="001F2378"/>
    <w:rsid w:val="001F29B8"/>
    <w:rsid w:val="001F3A62"/>
    <w:rsid w:val="001F3D3E"/>
    <w:rsid w:val="001F63FC"/>
    <w:rsid w:val="0020028C"/>
    <w:rsid w:val="00201115"/>
    <w:rsid w:val="00201652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6145"/>
    <w:rsid w:val="00216743"/>
    <w:rsid w:val="00217043"/>
    <w:rsid w:val="00221A5C"/>
    <w:rsid w:val="00221E75"/>
    <w:rsid w:val="00222959"/>
    <w:rsid w:val="002244B4"/>
    <w:rsid w:val="002249C1"/>
    <w:rsid w:val="00225635"/>
    <w:rsid w:val="00227A5A"/>
    <w:rsid w:val="0023011A"/>
    <w:rsid w:val="002306F4"/>
    <w:rsid w:val="00231D80"/>
    <w:rsid w:val="0023500A"/>
    <w:rsid w:val="0024009D"/>
    <w:rsid w:val="002417FC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24"/>
    <w:rsid w:val="0031110F"/>
    <w:rsid w:val="00311B67"/>
    <w:rsid w:val="0031456E"/>
    <w:rsid w:val="00321E79"/>
    <w:rsid w:val="00326BB6"/>
    <w:rsid w:val="00326FDB"/>
    <w:rsid w:val="0033052B"/>
    <w:rsid w:val="0033300C"/>
    <w:rsid w:val="00335A52"/>
    <w:rsid w:val="0033654D"/>
    <w:rsid w:val="003379C4"/>
    <w:rsid w:val="00337C75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D13EE"/>
    <w:rsid w:val="004D1F98"/>
    <w:rsid w:val="004D257F"/>
    <w:rsid w:val="004D3371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20E"/>
    <w:rsid w:val="005A1C82"/>
    <w:rsid w:val="005A5359"/>
    <w:rsid w:val="005A683A"/>
    <w:rsid w:val="005A7127"/>
    <w:rsid w:val="005B1409"/>
    <w:rsid w:val="005B2655"/>
    <w:rsid w:val="005B39E2"/>
    <w:rsid w:val="005C0384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D47"/>
    <w:rsid w:val="00606944"/>
    <w:rsid w:val="0061308E"/>
    <w:rsid w:val="00613260"/>
    <w:rsid w:val="006135C9"/>
    <w:rsid w:val="006143FA"/>
    <w:rsid w:val="00615FE8"/>
    <w:rsid w:val="006172C3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72F"/>
    <w:rsid w:val="007D2E08"/>
    <w:rsid w:val="007D37BD"/>
    <w:rsid w:val="007D3F90"/>
    <w:rsid w:val="007D4277"/>
    <w:rsid w:val="007D4BB4"/>
    <w:rsid w:val="007D67C5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5D60"/>
    <w:rsid w:val="008079CF"/>
    <w:rsid w:val="00812A02"/>
    <w:rsid w:val="008136CD"/>
    <w:rsid w:val="0081521D"/>
    <w:rsid w:val="00815F69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58B8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E13E5"/>
    <w:rsid w:val="009E193D"/>
    <w:rsid w:val="009E5494"/>
    <w:rsid w:val="009E6AD2"/>
    <w:rsid w:val="009E779D"/>
    <w:rsid w:val="009F043A"/>
    <w:rsid w:val="009F12FC"/>
    <w:rsid w:val="009F2FFD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6A79"/>
    <w:rsid w:val="00A16AFA"/>
    <w:rsid w:val="00A16D95"/>
    <w:rsid w:val="00A20838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7275"/>
    <w:rsid w:val="00C5784E"/>
    <w:rsid w:val="00C6035F"/>
    <w:rsid w:val="00C61644"/>
    <w:rsid w:val="00C677C6"/>
    <w:rsid w:val="00C67B0D"/>
    <w:rsid w:val="00C753BB"/>
    <w:rsid w:val="00C75E3D"/>
    <w:rsid w:val="00C75FB4"/>
    <w:rsid w:val="00C76F81"/>
    <w:rsid w:val="00C8440E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CB0"/>
    <w:rsid w:val="00DB41FD"/>
    <w:rsid w:val="00DB4926"/>
    <w:rsid w:val="00DB510F"/>
    <w:rsid w:val="00DB6BF8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2AD8"/>
    <w:rsid w:val="00ED383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F81"/>
    <w:rsid w:val="00F535D7"/>
    <w:rsid w:val="00F557FF"/>
    <w:rsid w:val="00F57CB9"/>
    <w:rsid w:val="00F57DF4"/>
    <w:rsid w:val="00F639C6"/>
    <w:rsid w:val="00F64687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4F9C"/>
    <w:rsid w:val="00FC62AF"/>
    <w:rsid w:val="00FC7950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CAD"/>
    <w:rsid w:val="00FF5339"/>
    <w:rsid w:val="00FF6953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972</TotalTime>
  <Pages>63</Pages>
  <Words>12068</Words>
  <Characters>68790</Characters>
  <Application>Microsoft Office Word</Application>
  <DocSecurity>0</DocSecurity>
  <Lines>573</Lines>
  <Paragraphs>161</Paragraphs>
  <ScaleCrop>false</ScaleCrop>
  <Company/>
  <LinksUpToDate>false</LinksUpToDate>
  <CharactersWithSpaces>80697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51</cp:revision>
  <cp:lastPrinted>2017-11-22T05:23:00Z</cp:lastPrinted>
  <dcterms:created xsi:type="dcterms:W3CDTF">2021-08-09T08:44:00Z</dcterms:created>
  <dcterms:modified xsi:type="dcterms:W3CDTF">2021-08-17T03:30:00Z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