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E54CF3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E54CF3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E54CF3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E54CF3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E54CF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E54CF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E54CF3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java.lang.String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>SydApi connect(String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genSymmetricKey(String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genSymKey(int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lastRenderedPageBreak/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lmkKey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LMK</w:t>
      </w:r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r w:rsidR="009931F5" w:rsidRPr="00E25349">
        <w:rPr>
          <w:rFonts w:hint="eastAsia"/>
          <w:szCs w:val="21"/>
        </w:rPr>
        <w:t>zmkKey</w:t>
      </w:r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keyCheck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genAndPrint(String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475D3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lmk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genAndPrintSplit(String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79658080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composeKey(String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inputKey(String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>RetWrap outputKey(String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lmkKey</w:t>
      </w:r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keyCheck</w:t>
      </w:r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>RetWrap conversionKey(String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 xml:space="preserve">lmkKey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genComposeKey(String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lmkKey: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>LMK LMK</w:t>
      </w:r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keyCheck: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79658085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79658086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genZMKAndPrint()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44E9D" w:rsidRPr="00E25349">
        <w:rPr>
          <w:rFonts w:hint="eastAsia"/>
          <w:sz w:val="21"/>
          <w:szCs w:val="21"/>
        </w:rPr>
        <w:t xml:space="preserve">lmkKey: </w:t>
      </w:r>
      <w:r w:rsidR="00944E9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>RetWrap genComposeKey(String[]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r>
        <w:t>”;”</w:t>
      </w:r>
      <w:r>
        <w:rPr>
          <w:rFonts w:hint="eastAsia"/>
        </w:rPr>
        <w:t>，</w:t>
      </w:r>
      <w:r w:rsidRPr="00173958">
        <w:rPr>
          <w:rFonts w:hint="eastAsia"/>
        </w:rPr>
        <w:t>zmk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lmk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 xml:space="preserve">lmkKey: </w:t>
      </w:r>
      <w:r w:rsidR="002E0A6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lmk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changZMK2LMK(String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zmkKey: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keyCheck: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79658089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>RetWrap genZPK(String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639C6" w:rsidRPr="000840F9">
        <w:rPr>
          <w:rFonts w:hint="eastAsia"/>
          <w:sz w:val="21"/>
          <w:szCs w:val="21"/>
        </w:rPr>
        <w:t xml:space="preserve">zmkKey:  </w:t>
      </w:r>
      <w:r w:rsidR="00F639C6" w:rsidRPr="00F639C6">
        <w:rPr>
          <w:rFonts w:hint="eastAsia"/>
          <w:sz w:val="21"/>
          <w:szCs w:val="21"/>
        </w:rPr>
        <w:t xml:space="preserve">zmk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r w:rsidR="00F639C6" w:rsidRPr="000840F9">
        <w:rPr>
          <w:rFonts w:hint="eastAsia"/>
          <w:sz w:val="21"/>
          <w:szCs w:val="21"/>
        </w:rPr>
        <w:t xml:space="preserve">keyCheck: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tranZPKFromZMKToLMK(String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lastRenderedPageBreak/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tranZPKFromLMKToZMK(String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79658093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>RetWrap genZEKOrZAK(int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lmkKey: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zmkKey: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keyCheck: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tranZEAKFromZMKToLMK(int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lmkKey: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tranZEAKFromLMKToZMK(int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zmkKey: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79658097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genKeyByTMKOrTPKOrPVK(String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>lmkKey: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tmkKey: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79658099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tranKeyByTMKToAno(String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E4856" w:rsidRPr="005E4856">
        <w:rPr>
          <w:rFonts w:hint="eastAsia"/>
          <w:sz w:val="21"/>
          <w:szCs w:val="21"/>
        </w:rPr>
        <w:t xml:space="preserve">tmkKey: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79658100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>RetWrap tranKeyByTMKFromZMKToLMK(String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tranKeyByTMKFromLMKToZMK(String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79658102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genTAK(String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lmkKey: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tmkKey: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>RetWrap transTAKFromZMKToLMK(String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1120B" w:rsidRPr="00F1120B">
        <w:rPr>
          <w:rFonts w:hint="eastAsia"/>
          <w:sz w:val="21"/>
          <w:szCs w:val="21"/>
        </w:rPr>
        <w:t xml:space="preserve">lmkKey: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79658105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>RetWrap transTAKFromLMKToZMK(String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zmkKey: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C339E0" w:rsidRPr="002E2D56">
        <w:rPr>
          <w:rFonts w:hint="eastAsia"/>
          <w:sz w:val="21"/>
          <w:szCs w:val="21"/>
        </w:rPr>
        <w:t xml:space="preserve">keyCheck: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RetWrap transTAKFromLMKToTMK(String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tmkKey: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2E2D56">
        <w:rPr>
          <w:rFonts w:hint="eastAsia"/>
          <w:sz w:val="21"/>
          <w:szCs w:val="21"/>
        </w:rPr>
        <w:t xml:space="preserve">keyCheck: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79658107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79658108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String genPIN(String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>Boolean decryPINBAndPrint(char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79658110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transPINFromZPKToZPK(String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String transPINFromLMKToZPK(String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transPINFromTPKToZPK(String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79658114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encryPIN(int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decryPIN(int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String transPinFrOneKeyToAno(String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byte[] transPinFrOneKeyToAno(String srcKey, String desKey, int sca, String sPin, String </w:t>
      </w:r>
      <w:r w:rsidRPr="00107702">
        <w:rPr>
          <w:sz w:val="21"/>
          <w:szCs w:val="21"/>
        </w:rPr>
        <w:lastRenderedPageBreak/>
        <w:t>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源秘钥类型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79658118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byte[]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bookmarkStart w:id="206" w:name="_Hlk86915927"/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>String MACCalc(int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9B77DC8" w14:textId="77777777" w:rsidR="00812D8F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5EB25FDE" w14:textId="02364562" w:rsidR="00AF4BA9" w:rsidRPr="00AF4BA9" w:rsidRDefault="00812D8F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4152C0C1" w14:textId="214B1D80" w:rsidR="00AF4BA9" w:rsidRPr="00AF4BA9" w:rsidRDefault="00AF4BA9" w:rsidP="00812D8F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bookmarkEnd w:id="206"/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>byte[]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5186F86E" w:rsidR="005D5FAD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7F31A6C3" w14:textId="77777777" w:rsidR="00AC26E1" w:rsidRDefault="00AC26E1" w:rsidP="00AC26E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AC26E1" w14:paraId="576BBF99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2ED786E5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1D5EC301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AC26E1" w14:paraId="0C5E5FB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BA2404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899D2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AC26E1" w14:paraId="0DF74590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8BEA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61C2EC7C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AC26E1" w14:paraId="48BAF23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2346A18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FD7112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AC26E1" w14:paraId="3098DF6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6EB2662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62C67DA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AC26E1" w14:paraId="2BEE66D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BF37A6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9C6D53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AC26E1" w14:paraId="55C4771D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3EC00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FEF2DFF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AC26E1" w14:paraId="75399FF5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D1A677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8FFB7C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AC26E1" w14:paraId="2A292137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EBA7E54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38D2DF7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AC26E1" w14:paraId="01FE12A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EC1593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A044CAB" w14:textId="77777777" w:rsidR="00AC26E1" w:rsidRDefault="00AC26E1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41F56BB4" w14:textId="77777777" w:rsidR="00AC26E1" w:rsidRPr="00F416D0" w:rsidRDefault="00AC26E1" w:rsidP="005D5FAD">
      <w:pPr>
        <w:pStyle w:val="a0"/>
        <w:rPr>
          <w:szCs w:val="21"/>
        </w:rPr>
      </w:pPr>
    </w:p>
    <w:p w14:paraId="29DD5813" w14:textId="77777777" w:rsidR="00543F9B" w:rsidRDefault="00543F9B">
      <w:pPr>
        <w:pStyle w:val="2"/>
      </w:pPr>
      <w:bookmarkStart w:id="207" w:name="_Toc195427220"/>
      <w:bookmarkStart w:id="208" w:name="_Toc424301207"/>
      <w:bookmarkStart w:id="209" w:name="_Toc468710619"/>
      <w:bookmarkStart w:id="210" w:name="_Toc32558"/>
      <w:bookmarkStart w:id="211" w:name="_Toc79658120"/>
      <w:bookmarkStart w:id="212" w:name="_Hlk86916028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7"/>
      <w:bookmarkEnd w:id="208"/>
      <w:bookmarkEnd w:id="209"/>
      <w:r>
        <w:rPr>
          <w:rFonts w:hint="eastAsia"/>
        </w:rPr>
        <w:t>(=)</w:t>
      </w:r>
      <w:bookmarkEnd w:id="210"/>
      <w:bookmarkEnd w:id="211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>void MACCheck(int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5BDC171E" w14:textId="77777777" w:rsidR="00812D8F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7CE5E685" w14:textId="324BDA7E" w:rsidR="003E557D" w:rsidRPr="003E557D" w:rsidRDefault="00812D8F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3D537C4E" w14:textId="4BA6DF94" w:rsidR="003E557D" w:rsidRPr="003E557D" w:rsidRDefault="003E557D" w:rsidP="00812D8F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6848E127" w:rsidR="00543F9B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D1CC4" w14:textId="1C28BDF1" w:rsidR="0080358E" w:rsidRDefault="0080358E" w:rsidP="008035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0358E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错误码:</w:t>
      </w:r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0358E" w14:paraId="0C2C33C5" w14:textId="77777777" w:rsidTr="00116F3C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6FE1B2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40976C8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0358E" w14:paraId="2F2105F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6CAB82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A08653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无错误。</w:t>
            </w:r>
          </w:p>
        </w:tc>
      </w:tr>
      <w:tr w:rsidR="0080358E" w14:paraId="7CA06202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0EFAE8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26072EF0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MAC</w:t>
            </w:r>
            <w:r>
              <w:rPr>
                <w:rFonts w:hint="eastAsia"/>
                <w:color w:val="000000"/>
                <w:sz w:val="21"/>
                <w:szCs w:val="21"/>
              </w:rPr>
              <w:t>校验失败。</w:t>
            </w:r>
          </w:p>
        </w:tc>
      </w:tr>
      <w:tr w:rsidR="0080358E" w14:paraId="704F929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FDCE91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8E7666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TAK</w:t>
            </w: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  <w:r>
              <w:rPr>
                <w:rFonts w:hint="eastAsia"/>
                <w:color w:val="000000"/>
                <w:sz w:val="22"/>
                <w:szCs w:val="22"/>
              </w:rPr>
              <w:t>ZAK</w:t>
            </w:r>
            <w:r>
              <w:rPr>
                <w:rFonts w:hint="eastAsia"/>
                <w:color w:val="000000"/>
                <w:sz w:val="22"/>
                <w:szCs w:val="22"/>
              </w:rPr>
              <w:t>奇偶校验错。</w:t>
            </w:r>
          </w:p>
        </w:tc>
      </w:tr>
      <w:tr w:rsidR="0080358E" w14:paraId="7DD0FB7F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7B6C421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98EFEC6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用户存储区没有装载密钥。</w:t>
            </w:r>
          </w:p>
        </w:tc>
      </w:tr>
      <w:tr w:rsidR="0080358E" w14:paraId="4EB88F7B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54D23D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B6577FB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LMK</w:t>
            </w:r>
            <w:r>
              <w:rPr>
                <w:rFonts w:hint="eastAsia"/>
                <w:color w:val="000000"/>
                <w:sz w:val="21"/>
                <w:szCs w:val="21"/>
              </w:rPr>
              <w:t>错误；报告给管理员。</w:t>
            </w:r>
          </w:p>
        </w:tc>
      </w:tr>
      <w:tr w:rsidR="0080358E" w14:paraId="3D62F83E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653D79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F411FD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输入数据错。</w:t>
            </w:r>
          </w:p>
        </w:tc>
      </w:tr>
      <w:tr w:rsidR="0080358E" w14:paraId="0D4143A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8DA3A7E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702B0B2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无效的用户存储索引。</w:t>
            </w:r>
          </w:p>
        </w:tc>
      </w:tr>
      <w:tr w:rsidR="0080358E" w14:paraId="35F39A71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BCC3C5A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533F96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密钥方案错误。</w:t>
            </w:r>
          </w:p>
        </w:tc>
      </w:tr>
      <w:tr w:rsidR="0080358E" w14:paraId="107BC1F8" w14:textId="77777777" w:rsidTr="00116F3C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5D78B977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B6FF0F4" w14:textId="77777777" w:rsidR="0080358E" w:rsidRDefault="0080358E" w:rsidP="00116F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数据长度错误。</w:t>
            </w:r>
          </w:p>
        </w:tc>
      </w:tr>
    </w:tbl>
    <w:p w14:paraId="620B8B09" w14:textId="77777777" w:rsidR="0080358E" w:rsidRPr="0080358E" w:rsidRDefault="0080358E" w:rsidP="0080358E">
      <w:pPr>
        <w:pStyle w:val="a0"/>
        <w:rPr>
          <w:lang w:bidi="ar"/>
        </w:rPr>
      </w:pPr>
    </w:p>
    <w:p w14:paraId="3C0EEB91" w14:textId="77777777" w:rsidR="00543F9B" w:rsidRDefault="00543F9B">
      <w:pPr>
        <w:pStyle w:val="2"/>
      </w:pPr>
      <w:bookmarkStart w:id="213" w:name="_Toc289335307"/>
      <w:bookmarkStart w:id="214" w:name="_Toc467602476"/>
      <w:bookmarkStart w:id="215" w:name="_Toc3187"/>
      <w:bookmarkStart w:id="216" w:name="_Toc79658121"/>
      <w:bookmarkEnd w:id="212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3"/>
      <w:bookmarkEnd w:id="214"/>
      <w:r>
        <w:rPr>
          <w:rFonts w:hint="eastAsia"/>
        </w:rPr>
        <w:t>(*)</w:t>
      </w:r>
      <w:bookmarkEnd w:id="215"/>
      <w:bookmarkEnd w:id="216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>RetWrap genMAB(int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7" w:name="_Toc467602477"/>
      <w:bookmarkStart w:id="218" w:name="_Toc21320"/>
      <w:bookmarkStart w:id="219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7"/>
      <w:r>
        <w:rPr>
          <w:rFonts w:hint="eastAsia"/>
        </w:rPr>
        <w:t>(*)</w:t>
      </w:r>
      <w:bookmarkEnd w:id="218"/>
      <w:bookmarkEnd w:id="219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20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20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 calcPBOCMAC(int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</w:t>
      </w:r>
      <w:r w:rsidRPr="00E31400">
        <w:rPr>
          <w:rFonts w:hint="eastAsia"/>
          <w:sz w:val="21"/>
          <w:szCs w:val="21"/>
        </w:rPr>
        <w:lastRenderedPageBreak/>
        <w:t>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21" w:name="_Toc32466"/>
      <w:bookmarkStart w:id="222" w:name="_Toc79658124"/>
      <w:r>
        <w:rPr>
          <w:rFonts w:hint="eastAsia"/>
        </w:rPr>
        <w:t>九、数据加解密指令</w:t>
      </w:r>
      <w:bookmarkEnd w:id="221"/>
      <w:bookmarkEnd w:id="222"/>
    </w:p>
    <w:p w14:paraId="54F2AEC4" w14:textId="77777777" w:rsidR="00543F9B" w:rsidRDefault="00543F9B">
      <w:pPr>
        <w:pStyle w:val="2"/>
      </w:pPr>
      <w:bookmarkStart w:id="223" w:name="_Toc22599"/>
      <w:bookmarkStart w:id="224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3"/>
      <w:bookmarkEnd w:id="224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>RetWrap SYMEnDeData(Boolean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msg_all: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6FE126D5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47FDA7D0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5B1CEE2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2EA20AD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FB97135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lastRenderedPageBreak/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>byte[]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B52E478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lastRenderedPageBreak/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439CB213" w:rsidR="00246091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315DA7FB" w14:textId="40516365" w:rsidR="004A7B4A" w:rsidRDefault="004A7B4A" w:rsidP="004A7B4A">
      <w:pPr>
        <w:pStyle w:val="3"/>
      </w:pPr>
      <w:bookmarkStart w:id="225" w:name="_Toc83224899"/>
      <w:r>
        <w:t>9.1.11</w:t>
      </w:r>
      <w:r>
        <w:rPr>
          <w:rFonts w:hint="eastAsia"/>
        </w:rPr>
        <w:t xml:space="preserve"> (</w:t>
      </w:r>
      <w:r>
        <w:t>E0</w:t>
      </w:r>
      <w:r>
        <w:rPr>
          <w:rFonts w:hint="eastAsia"/>
        </w:rPr>
        <w:t>)</w:t>
      </w:r>
      <w:r w:rsidRPr="00ED6A87">
        <w:rPr>
          <w:rFonts w:hint="eastAsia"/>
        </w:rPr>
        <w:t xml:space="preserve"> </w:t>
      </w:r>
      <w:r w:rsidRPr="00ED6A87">
        <w:rPr>
          <w:rFonts w:hint="eastAsia"/>
        </w:rPr>
        <w:t>使用</w:t>
      </w:r>
      <w:r w:rsidRPr="00ED6A87">
        <w:t>SM4</w:t>
      </w:r>
      <w:r w:rsidRPr="00ED6A87">
        <w:t>算法进行加密</w:t>
      </w:r>
      <w:bookmarkEnd w:id="225"/>
    </w:p>
    <w:p w14:paraId="7102154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7F767D5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byte[] SM4EncryptDataCBC(int keyType, String key, int inType, int outType, byte[] msg)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957602B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811535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2BB65ABD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0DC3D85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4FF0C7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算法进行加密，其中加密模式为</w:t>
      </w:r>
      <w:r w:rsidRPr="004A7B4A">
        <w:rPr>
          <w:sz w:val="21"/>
          <w:szCs w:val="21"/>
        </w:rPr>
        <w:t>CBC,</w:t>
      </w:r>
    </w:p>
    <w:p w14:paraId="6ED4D456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75E2E378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>PKCS5 PADDING</w:t>
      </w:r>
      <w:r w:rsidRPr="004A7B4A">
        <w:rPr>
          <w:rFonts w:hint="eastAsia"/>
          <w:sz w:val="21"/>
          <w:szCs w:val="21"/>
        </w:rPr>
        <w:t>。</w:t>
      </w:r>
    </w:p>
    <w:p w14:paraId="1C3D791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5B42F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3125E9BC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168494A9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7747D62E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19F0AB28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msg: </w:t>
      </w:r>
      <w:r w:rsidRPr="004A7B4A">
        <w:rPr>
          <w:rFonts w:asciiTheme="minorEastAsia" w:hAnsiTheme="minorEastAsia" w:cstheme="minorEastAsia"/>
          <w:sz w:val="21"/>
          <w:szCs w:val="21"/>
        </w:rPr>
        <w:t>消息数据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0E2EE8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E59871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 xml:space="preserve">byte[]: </w:t>
      </w:r>
      <w:r w:rsidRPr="004A7B4A">
        <w:rPr>
          <w:rFonts w:hint="eastAsia"/>
          <w:sz w:val="21"/>
          <w:szCs w:val="21"/>
        </w:rPr>
        <w:t>输出的报文密文。</w:t>
      </w:r>
    </w:p>
    <w:p w14:paraId="1C3752B8" w14:textId="1B6CC691" w:rsidR="004A7B4A" w:rsidRDefault="004A7B4A" w:rsidP="004A7B4A">
      <w:pPr>
        <w:pStyle w:val="3"/>
      </w:pPr>
      <w:bookmarkStart w:id="226" w:name="_Toc83224900"/>
      <w:r>
        <w:t xml:space="preserve">9.1.12 </w:t>
      </w:r>
      <w:r>
        <w:rPr>
          <w:rFonts w:hint="eastAsia"/>
        </w:rPr>
        <w:t>(</w:t>
      </w:r>
      <w:r>
        <w:t>E0</w:t>
      </w:r>
      <w:r>
        <w:rPr>
          <w:rFonts w:hint="eastAsia"/>
        </w:rPr>
        <w:t>)</w:t>
      </w:r>
      <w:r w:rsidRPr="001C22B8">
        <w:rPr>
          <w:rFonts w:hint="eastAsia"/>
        </w:rPr>
        <w:t xml:space="preserve"> </w:t>
      </w:r>
      <w:r w:rsidRPr="001C22B8">
        <w:rPr>
          <w:rFonts w:hint="eastAsia"/>
        </w:rPr>
        <w:t>使用</w:t>
      </w:r>
      <w:r w:rsidRPr="001C22B8">
        <w:t>SM4</w:t>
      </w:r>
      <w:r w:rsidRPr="001C22B8">
        <w:t>算法加密</w:t>
      </w:r>
      <w:r>
        <w:rPr>
          <w:rFonts w:hint="eastAsia"/>
        </w:rPr>
        <w:t>文件中的数据</w:t>
      </w:r>
      <w:bookmarkEnd w:id="226"/>
    </w:p>
    <w:p w14:paraId="116D2574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286FE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boolean SM4EncryptFileDataCBC(int keyType, String key, int inType, int outType, String inFilePath, String outFilePath)</w:t>
      </w: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4A418C6C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FB4F662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</w:p>
    <w:p w14:paraId="6C5CDDB3" w14:textId="77777777" w:rsidR="004A7B4A" w:rsidRPr="004A7B4A" w:rsidRDefault="004A7B4A" w:rsidP="004A7B4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4A7B4A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4A7B4A">
        <w:rPr>
          <w:rFonts w:ascii="宋体" w:eastAsia="宋体" w:hAnsi="宋体" w:cs="宋体"/>
          <w:color w:val="000000"/>
          <w:shd w:val="clear" w:color="auto" w:fill="FFFFFF"/>
        </w:rPr>
        <w:t>E0</w:t>
      </w:r>
    </w:p>
    <w:p w14:paraId="41B1FC89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31EBCF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使用</w:t>
      </w:r>
      <w:r w:rsidRPr="004A7B4A">
        <w:rPr>
          <w:sz w:val="21"/>
          <w:szCs w:val="21"/>
        </w:rPr>
        <w:t>SM4</w:t>
      </w:r>
      <w:r w:rsidRPr="004A7B4A">
        <w:rPr>
          <w:sz w:val="21"/>
          <w:szCs w:val="21"/>
        </w:rPr>
        <w:t>算法加密</w:t>
      </w:r>
      <w:r w:rsidRPr="004A7B4A">
        <w:rPr>
          <w:rFonts w:hint="eastAsia"/>
          <w:sz w:val="21"/>
          <w:szCs w:val="21"/>
        </w:rPr>
        <w:t>文件中的数据并把密文存入另一份文件中</w:t>
      </w:r>
      <w:r w:rsidRPr="004A7B4A">
        <w:rPr>
          <w:sz w:val="21"/>
          <w:szCs w:val="21"/>
        </w:rPr>
        <w:t>，其中加密模式为</w:t>
      </w:r>
      <w:r w:rsidRPr="004A7B4A">
        <w:rPr>
          <w:sz w:val="21"/>
          <w:szCs w:val="21"/>
        </w:rPr>
        <w:t>CBC,</w:t>
      </w:r>
    </w:p>
    <w:p w14:paraId="6A304E72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Ⅳ使用缺省值</w:t>
      </w:r>
      <w:r w:rsidRPr="004A7B4A">
        <w:rPr>
          <w:sz w:val="21"/>
          <w:szCs w:val="21"/>
        </w:rPr>
        <w:t>0X 00000000000000000000000000000000,</w:t>
      </w:r>
    </w:p>
    <w:p w14:paraId="5A3E5AFB" w14:textId="77777777" w:rsidR="004A7B4A" w:rsidRPr="004A7B4A" w:rsidRDefault="004A7B4A" w:rsidP="004A7B4A">
      <w:pPr>
        <w:ind w:firstLine="420"/>
        <w:rPr>
          <w:sz w:val="21"/>
          <w:szCs w:val="21"/>
        </w:rPr>
      </w:pPr>
      <w:r w:rsidRPr="004A7B4A">
        <w:rPr>
          <w:rFonts w:hint="eastAsia"/>
          <w:sz w:val="21"/>
          <w:szCs w:val="21"/>
        </w:rPr>
        <w:t>补位模式为</w:t>
      </w:r>
      <w:r w:rsidRPr="004A7B4A">
        <w:rPr>
          <w:sz w:val="21"/>
          <w:szCs w:val="21"/>
        </w:rPr>
        <w:t xml:space="preserve"> PKCS5 PADDING </w:t>
      </w:r>
      <w:r w:rsidRPr="004A7B4A">
        <w:rPr>
          <w:rFonts w:hint="eastAsia"/>
          <w:sz w:val="21"/>
          <w:szCs w:val="21"/>
        </w:rPr>
        <w:t>。</w:t>
      </w:r>
    </w:p>
    <w:p w14:paraId="25353A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1CDE35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keyType: </w:t>
      </w:r>
      <w:r w:rsidRPr="004A7B4A">
        <w:rPr>
          <w:rFonts w:asciiTheme="minorEastAsia" w:hAnsiTheme="minorEastAsia" w:cstheme="minorEastAsia"/>
          <w:sz w:val="21"/>
          <w:szCs w:val="21"/>
        </w:rPr>
        <w:t>密钥类型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 ZEK,1: TEK</w:t>
      </w:r>
    </w:p>
    <w:p w14:paraId="1C8538A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key: </w:t>
      </w:r>
      <w:r w:rsidRPr="004A7B4A">
        <w:rPr>
          <w:rFonts w:asciiTheme="minorEastAsia" w:hAnsiTheme="minorEastAsia" w:cstheme="minorEastAsia"/>
          <w:sz w:val="21"/>
          <w:szCs w:val="21"/>
        </w:rPr>
        <w:t>密钥</w:t>
      </w:r>
    </w:p>
    <w:p w14:paraId="3DDBF8C6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inType: </w:t>
      </w:r>
      <w:r w:rsidRPr="004A7B4A">
        <w:rPr>
          <w:rFonts w:asciiTheme="minorEastAsia" w:hAnsiTheme="minorEastAsia" w:cstheme="minorEastAsia"/>
          <w:sz w:val="21"/>
          <w:szCs w:val="21"/>
        </w:rPr>
        <w:t>输入消息类型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3AE3990D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outType: </w:t>
      </w:r>
      <w:r w:rsidRPr="004A7B4A">
        <w:rPr>
          <w:rFonts w:asciiTheme="minorEastAsia" w:hAnsiTheme="minorEastAsia" w:cstheme="minorEastAsia"/>
          <w:sz w:val="21"/>
          <w:szCs w:val="21"/>
        </w:rPr>
        <w:t>输出消息类型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0:</w:t>
      </w:r>
      <w:r w:rsidRPr="004A7B4A">
        <w:rPr>
          <w:rFonts w:asciiTheme="minorEastAsia" w:hAnsiTheme="minorEastAsia" w:cstheme="minorEastAsia"/>
          <w:sz w:val="21"/>
          <w:szCs w:val="21"/>
        </w:rPr>
        <w:t>二进制</w:t>
      </w:r>
      <w:r w:rsidRPr="004A7B4A">
        <w:rPr>
          <w:rFonts w:asciiTheme="minorEastAsia" w:hAnsiTheme="minorEastAsia" w:cstheme="minorEastAsia"/>
          <w:sz w:val="21"/>
          <w:szCs w:val="21"/>
        </w:rPr>
        <w:t xml:space="preserve"> 1:</w:t>
      </w:r>
      <w:r w:rsidRPr="004A7B4A">
        <w:rPr>
          <w:rFonts w:asciiTheme="minorEastAsia" w:hAnsiTheme="minorEastAsia" w:cstheme="minorEastAsia"/>
          <w:sz w:val="21"/>
          <w:szCs w:val="21"/>
        </w:rPr>
        <w:t>扩展十六进制</w:t>
      </w:r>
    </w:p>
    <w:p w14:paraId="48734863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lastRenderedPageBreak/>
        <w:t xml:space="preserve">inFilePath: </w:t>
      </w:r>
      <w:r w:rsidRPr="004A7B4A">
        <w:rPr>
          <w:rFonts w:asciiTheme="minorEastAsia" w:hAnsiTheme="minorEastAsia" w:cstheme="minorEastAsia"/>
          <w:sz w:val="21"/>
          <w:szCs w:val="21"/>
        </w:rPr>
        <w:t>需要加密的数据文件所在的路径</w:t>
      </w:r>
    </w:p>
    <w:p w14:paraId="09ACCE71" w14:textId="77777777" w:rsidR="004A7B4A" w:rsidRPr="004A7B4A" w:rsidRDefault="004A7B4A" w:rsidP="004A7B4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4A7B4A">
        <w:rPr>
          <w:rFonts w:asciiTheme="minorEastAsia" w:hAnsiTheme="minorEastAsia" w:cstheme="minorEastAsia"/>
          <w:sz w:val="21"/>
          <w:szCs w:val="21"/>
        </w:rPr>
        <w:t xml:space="preserve">outFilePath: </w:t>
      </w:r>
      <w:r w:rsidRPr="004A7B4A">
        <w:rPr>
          <w:rFonts w:asciiTheme="minorEastAsia" w:hAnsiTheme="minorEastAsia" w:cstheme="minorEastAsia"/>
          <w:sz w:val="21"/>
          <w:szCs w:val="21"/>
        </w:rPr>
        <w:t>加密后的密文数据将要保存的文件路径</w:t>
      </w:r>
      <w:r w:rsidRPr="004A7B4A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5787BA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686894" w14:textId="370A76AD" w:rsidR="004A7B4A" w:rsidRDefault="004A7B4A" w:rsidP="004A7B4A">
      <w:pPr>
        <w:pStyle w:val="a0"/>
        <w:rPr>
          <w:szCs w:val="21"/>
        </w:rPr>
      </w:pPr>
      <w:r w:rsidRPr="004A7B4A">
        <w:rPr>
          <w:szCs w:val="21"/>
        </w:rPr>
        <w:t>Boolean</w:t>
      </w:r>
      <w:r w:rsidRPr="004A7B4A">
        <w:rPr>
          <w:rFonts w:hint="eastAsia"/>
          <w:szCs w:val="21"/>
        </w:rPr>
        <w:t xml:space="preserve">: </w:t>
      </w:r>
      <w:r w:rsidRPr="004A7B4A">
        <w:rPr>
          <w:rFonts w:hint="eastAsia"/>
          <w:szCs w:val="21"/>
        </w:rPr>
        <w:t>加密是否成功。</w:t>
      </w:r>
      <w:r w:rsidRPr="004A7B4A">
        <w:rPr>
          <w:szCs w:val="21"/>
        </w:rPr>
        <w:t>false</w:t>
      </w:r>
      <w:r w:rsidRPr="004A7B4A">
        <w:rPr>
          <w:szCs w:val="21"/>
        </w:rPr>
        <w:t>为失败，</w:t>
      </w:r>
      <w:r w:rsidRPr="004A7B4A">
        <w:rPr>
          <w:szCs w:val="21"/>
        </w:rPr>
        <w:t>true</w:t>
      </w:r>
      <w:r w:rsidRPr="004A7B4A">
        <w:rPr>
          <w:szCs w:val="21"/>
        </w:rPr>
        <w:t>为成功</w:t>
      </w:r>
      <w:r w:rsidRPr="004A7B4A">
        <w:rPr>
          <w:rFonts w:hint="eastAsia"/>
          <w:szCs w:val="21"/>
        </w:rPr>
        <w:t>。</w:t>
      </w:r>
    </w:p>
    <w:p w14:paraId="2246D88F" w14:textId="59F21FE6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27" w:name="_Toc83224901"/>
      <w:r>
        <w:rPr>
          <w:rFonts w:asciiTheme="minorHAnsi" w:eastAsiaTheme="minorEastAsia" w:hAnsiTheme="minorHAnsi" w:cstheme="minorBidi"/>
          <w:b/>
          <w:sz w:val="32"/>
        </w:rPr>
        <w:t>9.1.13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SM4算法进行解密</w:t>
      </w:r>
      <w:bookmarkEnd w:id="227"/>
    </w:p>
    <w:p w14:paraId="12EE97C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417F1D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ab/>
        <w:t>byte[] SM4DecryptDataCBC(int keyType, String key, int inType, int outType, byte[] msg)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9B662D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</w:p>
    <w:p w14:paraId="64FB7E4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F27E9B8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93E0AB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C2DE44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SM4算法进行解密，其中加密模式为CBC,</w:t>
      </w:r>
    </w:p>
    <w:p w14:paraId="479B2A72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26B8292A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020FEA42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79A89B8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keyType: 密钥类型 0: ZEK,1: TEK</w:t>
      </w:r>
    </w:p>
    <w:p w14:paraId="3EA223F9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key: 密钥</w:t>
      </w:r>
    </w:p>
    <w:p w14:paraId="6D4AE6EA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inType: 输入消息类型 0:二进制 1:扩展十六进制</w:t>
      </w:r>
    </w:p>
    <w:p w14:paraId="6D898894" w14:textId="77777777" w:rsidR="004A7B4A" w:rsidRPr="004A7B4A" w:rsidRDefault="004A7B4A" w:rsidP="004A7B4A">
      <w:pPr>
        <w:ind w:firstLine="420"/>
        <w:rPr>
          <w:rFonts w:ascii="宋体" w:hAnsi="宋体" w:cs="宋体"/>
          <w:color w:val="000000"/>
          <w:szCs w:val="22"/>
          <w:shd w:val="clear" w:color="auto" w:fill="FFFFFF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outType: 输出消息类型 0:二进制 1:扩展十六进制</w:t>
      </w:r>
    </w:p>
    <w:p w14:paraId="5049936B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="宋体" w:hAnsi="宋体" w:cs="宋体"/>
          <w:color w:val="000000"/>
          <w:szCs w:val="22"/>
          <w:shd w:val="clear" w:color="auto" w:fill="FFFFFF"/>
        </w:rPr>
        <w:t>msg: 加密后的消息数据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31A9613D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04342E" w14:textId="5B91D1FE" w:rsidR="004A7B4A" w:rsidRDefault="004A7B4A" w:rsidP="004A7B4A">
      <w:pPr>
        <w:ind w:firstLineChars="200"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byte[]: 输出的报文密文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949E21B" w14:textId="669F9890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228" w:name="_Toc83224902"/>
      <w:r>
        <w:rPr>
          <w:rFonts w:asciiTheme="minorHAnsi" w:eastAsiaTheme="minorEastAsia" w:hAnsiTheme="minorHAnsi" w:cstheme="minorBidi"/>
          <w:b/>
          <w:sz w:val="32"/>
        </w:rPr>
        <w:t>9.1.14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E0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使用</w:t>
      </w:r>
      <w:r w:rsidRPr="004A7B4A">
        <w:rPr>
          <w:rFonts w:asciiTheme="minorHAnsi" w:eastAsiaTheme="minorEastAsia" w:hAnsiTheme="minorHAnsi" w:cstheme="minorBidi"/>
          <w:b/>
          <w:sz w:val="32"/>
        </w:rPr>
        <w:t>SM4算法解密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文件中的数据</w:t>
      </w:r>
      <w:bookmarkEnd w:id="228"/>
    </w:p>
    <w:p w14:paraId="027408F1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887C4F1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boolean SM4DecryptFileDataCBC(int keyType, String key, int inType, int outType, String inFilePath, String outFilePath)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4B9B1EA7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18F3D9FE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E0</w:t>
      </w:r>
    </w:p>
    <w:p w14:paraId="5DFE994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4AEE8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使用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SM4算法解密文件中的数据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并把密文存入另一份文件中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，其中加密模式为CBC,</w:t>
      </w:r>
    </w:p>
    <w:p w14:paraId="54AD20DC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Ⅳ使用缺省值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0X 00000000000000000000000000000000,</w:t>
      </w:r>
    </w:p>
    <w:p w14:paraId="10D268C6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补位模式为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PKCS5 PADDING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30A270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883319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keyType: 密钥类型 0: ZEK,1: TEK</w:t>
      </w:r>
    </w:p>
    <w:p w14:paraId="6F1D342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key: 密钥</w:t>
      </w:r>
    </w:p>
    <w:p w14:paraId="4E668F7D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inType: 输入消息类型 0:二进制 1:扩展十六进制</w:t>
      </w:r>
    </w:p>
    <w:p w14:paraId="4F9B87A6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outType: 输出消息类型 0:二进制 1:扩展十六进制</w:t>
      </w:r>
    </w:p>
    <w:p w14:paraId="1CAFD1F5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lastRenderedPageBreak/>
        <w:t>inFilePath: 加密后的密文数据将要保存的文件路径</w:t>
      </w:r>
    </w:p>
    <w:p w14:paraId="20167800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 xml:space="preserve">outFilePath: 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解密后的</w:t>
      </w: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数据文件所在的路径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906633B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77A80F" w14:textId="2921BA10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Boolean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解密是否成功。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false为失败，true为成功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4B8E5437" w14:textId="77777777" w:rsidR="00543F9B" w:rsidRDefault="00543F9B">
      <w:pPr>
        <w:pStyle w:val="2"/>
      </w:pPr>
      <w:bookmarkStart w:id="229" w:name="_Toc25372"/>
      <w:bookmarkStart w:id="230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9"/>
      <w:bookmarkEnd w:id="230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>byte[]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目的秘钥类型（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31" w:name="_Toc79658127"/>
      <w:bookmarkStart w:id="232" w:name="_Toc424301211"/>
      <w:bookmarkStart w:id="233" w:name="_Toc195427228"/>
      <w:bookmarkStart w:id="234" w:name="_Toc468710623"/>
      <w:bookmarkStart w:id="235" w:name="_Toc15027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31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>boolean SYMDecryptDataWithFile(int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07F81256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r w:rsidRPr="00DE5C13">
        <w:rPr>
          <w:sz w:val="21"/>
          <w:szCs w:val="21"/>
        </w:rPr>
        <w:t>pkcs</w:t>
      </w:r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36" w:name="_Toc79658128"/>
      <w:r>
        <w:rPr>
          <w:rFonts w:hint="eastAsia"/>
        </w:rPr>
        <w:t>十、用户存储支持</w:t>
      </w:r>
      <w:bookmarkEnd w:id="232"/>
      <w:bookmarkEnd w:id="233"/>
      <w:bookmarkEnd w:id="234"/>
      <w:bookmarkEnd w:id="235"/>
      <w:bookmarkEnd w:id="236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37" w:name="_Toc424301212"/>
      <w:bookmarkStart w:id="238" w:name="_Toc195427229"/>
      <w:bookmarkStart w:id="239" w:name="_Toc468710624"/>
      <w:bookmarkStart w:id="240" w:name="_Toc21151"/>
      <w:bookmarkStart w:id="241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37"/>
      <w:bookmarkEnd w:id="238"/>
      <w:bookmarkEnd w:id="239"/>
      <w:r>
        <w:rPr>
          <w:rFonts w:hint="eastAsia"/>
        </w:rPr>
        <w:t>(=)</w:t>
      </w:r>
      <w:bookmarkEnd w:id="240"/>
      <w:bookmarkEnd w:id="241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loadKey(String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42" w:name="_Toc195427230"/>
      <w:bookmarkStart w:id="243" w:name="_Toc424301213"/>
      <w:bookmarkStart w:id="244" w:name="_Toc468710625"/>
      <w:bookmarkStart w:id="245" w:name="_Toc23031"/>
    </w:p>
    <w:p w14:paraId="70C12A82" w14:textId="77777777" w:rsidR="00543F9B" w:rsidRDefault="00543F9B">
      <w:pPr>
        <w:pStyle w:val="2"/>
      </w:pPr>
      <w:bookmarkStart w:id="246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42"/>
      <w:r>
        <w:rPr>
          <w:rFonts w:hint="eastAsia"/>
        </w:rPr>
        <w:t>对称密钥</w:t>
      </w:r>
      <w:bookmarkEnd w:id="243"/>
      <w:bookmarkEnd w:id="244"/>
      <w:r>
        <w:rPr>
          <w:rFonts w:hint="eastAsia"/>
        </w:rPr>
        <w:t>(=)</w:t>
      </w:r>
      <w:bookmarkEnd w:id="245"/>
      <w:bookmarkEnd w:id="246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readKey(String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47" w:name="_Toc424301214"/>
      <w:bookmarkStart w:id="248" w:name="_Toc468710626"/>
      <w:bookmarkStart w:id="249" w:name="_Toc5383"/>
      <w:bookmarkStart w:id="250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47"/>
      <w:bookmarkEnd w:id="248"/>
      <w:r>
        <w:rPr>
          <w:rFonts w:hint="eastAsia"/>
        </w:rPr>
        <w:t>(=)</w:t>
      </w:r>
      <w:bookmarkEnd w:id="249"/>
      <w:bookmarkEnd w:id="250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updateKey(String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lastRenderedPageBreak/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51" w:name="_Toc30013"/>
      <w:bookmarkStart w:id="252" w:name="_Toc79658132"/>
      <w:r>
        <w:rPr>
          <w:rFonts w:hint="eastAsia"/>
        </w:rPr>
        <w:t>十五、公钥体系指令</w:t>
      </w:r>
      <w:bookmarkEnd w:id="251"/>
      <w:bookmarkEnd w:id="252"/>
    </w:p>
    <w:p w14:paraId="1242C181" w14:textId="6F152D61" w:rsidR="00543F9B" w:rsidRDefault="00543F9B">
      <w:pPr>
        <w:pStyle w:val="2"/>
      </w:pPr>
      <w:bookmarkStart w:id="253" w:name="_Toc21087"/>
      <w:bookmarkStart w:id="254" w:name="_Toc79658133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53"/>
      <w:bookmarkEnd w:id="254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 RSAEncrypt(String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lastRenderedPageBreak/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encryptBase64ByPk(int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7522393F" w14:textId="2CB07622" w:rsidR="002B4913" w:rsidRPr="00A944BE" w:rsidRDefault="002B4913" w:rsidP="002B4913">
      <w:pPr>
        <w:pStyle w:val="4"/>
      </w:pPr>
      <w:r>
        <w:rPr>
          <w:rFonts w:hint="eastAsia"/>
        </w:rPr>
        <w:t>1</w:t>
      </w:r>
      <w:r>
        <w:t xml:space="preserve">5.1.5 </w:t>
      </w:r>
      <w:r>
        <w:rPr>
          <w:rFonts w:hint="eastAsia"/>
        </w:rPr>
        <w:t>非对称公钥加密</w:t>
      </w:r>
    </w:p>
    <w:p w14:paraId="3CFB2664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FC9197" w14:textId="52DF35F0" w:rsidR="002B4913" w:rsidRPr="00E25349" w:rsidRDefault="002B4913" w:rsidP="002B4913">
      <w:pPr>
        <w:ind w:firstLine="420"/>
        <w:rPr>
          <w:sz w:val="21"/>
          <w:szCs w:val="21"/>
        </w:rPr>
      </w:pPr>
      <w:r w:rsidRPr="002B4913">
        <w:rPr>
          <w:sz w:val="21"/>
          <w:szCs w:val="21"/>
        </w:rPr>
        <w:t>String SM2EncryptOrder(byte[]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3969F75E" w14:textId="77777777" w:rsidR="002B4913" w:rsidRPr="00E25349" w:rsidRDefault="002B4913" w:rsidP="002B49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31439CC1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9E15628" w14:textId="69500046" w:rsidR="002B4913" w:rsidRPr="003E557D" w:rsidRDefault="002B4913" w:rsidP="002B491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>
        <w:rPr>
          <w:rFonts w:hint="eastAsia"/>
          <w:sz w:val="21"/>
          <w:szCs w:val="21"/>
        </w:rPr>
        <w:t>，</w:t>
      </w:r>
      <w:r w:rsidRPr="002B4913">
        <w:rPr>
          <w:rFonts w:hint="eastAsia"/>
          <w:sz w:val="21"/>
          <w:szCs w:val="21"/>
        </w:rPr>
        <w:t>输出的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C1C2C3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24B2FF4B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3610F1" w14:textId="039A4C54" w:rsidR="002B4913" w:rsidRPr="002B4913" w:rsidRDefault="002B4913" w:rsidP="002B4913">
      <w:pPr>
        <w:pStyle w:val="a0"/>
        <w:rPr>
          <w:szCs w:val="21"/>
        </w:rPr>
      </w:pPr>
      <w:r w:rsidRPr="002B4913">
        <w:rPr>
          <w:rFonts w:hint="eastAsia"/>
          <w:szCs w:val="21"/>
        </w:rPr>
        <w:t>publicKey</w:t>
      </w:r>
      <w:r>
        <w:rPr>
          <w:rFonts w:hint="eastAsia"/>
          <w:szCs w:val="21"/>
        </w:rPr>
        <w:t>:</w:t>
      </w:r>
      <w:r w:rsidRPr="002B4913">
        <w:rPr>
          <w:rFonts w:hint="eastAsia"/>
          <w:szCs w:val="21"/>
        </w:rPr>
        <w:t xml:space="preserve"> </w:t>
      </w:r>
      <w:r w:rsidRPr="002B4913">
        <w:rPr>
          <w:rFonts w:hint="eastAsia"/>
          <w:szCs w:val="21"/>
        </w:rPr>
        <w:t>公钥钥串，</w:t>
      </w:r>
      <w:r w:rsidRPr="002B4913">
        <w:rPr>
          <w:rFonts w:hint="eastAsia"/>
          <w:szCs w:val="21"/>
        </w:rPr>
        <w:t xml:space="preserve">DER </w:t>
      </w:r>
      <w:r w:rsidRPr="002B4913">
        <w:rPr>
          <w:rFonts w:hint="eastAsia"/>
          <w:szCs w:val="21"/>
        </w:rPr>
        <w:t>编码，</w:t>
      </w:r>
      <w:r w:rsidRPr="002B4913">
        <w:rPr>
          <w:rFonts w:hint="eastAsia"/>
          <w:szCs w:val="21"/>
        </w:rPr>
        <w:t xml:space="preserve">HEX </w:t>
      </w:r>
      <w:r w:rsidRPr="002B4913">
        <w:rPr>
          <w:rFonts w:hint="eastAsia"/>
          <w:szCs w:val="21"/>
        </w:rPr>
        <w:t>格式。</w:t>
      </w:r>
    </w:p>
    <w:p w14:paraId="63A36501" w14:textId="28CFF80C" w:rsidR="002B4913" w:rsidRPr="001A7D52" w:rsidRDefault="002B4913" w:rsidP="002B4913">
      <w:pPr>
        <w:pStyle w:val="a0"/>
      </w:pPr>
      <w:r w:rsidRPr="002B4913">
        <w:rPr>
          <w:rFonts w:hint="eastAsia"/>
          <w:szCs w:val="21"/>
        </w:rPr>
        <w:t>pOrgData</w:t>
      </w:r>
      <w:r>
        <w:rPr>
          <w:szCs w:val="21"/>
        </w:rPr>
        <w:t>:</w:t>
      </w:r>
      <w:r w:rsidRPr="002B4913">
        <w:rPr>
          <w:rFonts w:hint="eastAsia"/>
          <w:szCs w:val="21"/>
        </w:rPr>
        <w:t xml:space="preserve">  </w:t>
      </w:r>
      <w:r w:rsidRPr="002B4913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E66C49D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1867279" w14:textId="376153BD" w:rsidR="006172C3" w:rsidRPr="002B4913" w:rsidRDefault="002B4913" w:rsidP="002B491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25D74A8A" w14:textId="77777777" w:rsidR="00543F9B" w:rsidRDefault="00543F9B">
      <w:pPr>
        <w:pStyle w:val="2"/>
      </w:pPr>
      <w:bookmarkStart w:id="255" w:name="_Toc27610"/>
      <w:bookmarkStart w:id="256" w:name="_Toc79658134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55"/>
      <w:bookmarkEnd w:id="256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>byte[]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byte[]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lastRenderedPageBreak/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byte[]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2589B5B" w14:textId="2B7638C3" w:rsidR="002B4913" w:rsidRPr="00E93091" w:rsidRDefault="002B4913" w:rsidP="002B4913">
      <w:pPr>
        <w:pStyle w:val="4"/>
      </w:pPr>
      <w:r>
        <w:rPr>
          <w:rFonts w:hint="eastAsia"/>
        </w:rPr>
        <w:t>1</w:t>
      </w:r>
      <w:r>
        <w:t xml:space="preserve">5.2.7 </w:t>
      </w:r>
      <w:r w:rsidRPr="00E93091">
        <w:rPr>
          <w:rFonts w:hint="eastAsia"/>
        </w:rPr>
        <w:t>非对称私钥解密</w:t>
      </w:r>
    </w:p>
    <w:p w14:paraId="0C4CD0D9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4BFB0" w14:textId="2C06534F" w:rsidR="002B4913" w:rsidRPr="00E25349" w:rsidRDefault="002B4913" w:rsidP="002B4913">
      <w:pPr>
        <w:ind w:firstLine="420"/>
        <w:rPr>
          <w:sz w:val="21"/>
          <w:szCs w:val="21"/>
        </w:rPr>
      </w:pPr>
      <w:r w:rsidRPr="002B4913">
        <w:rPr>
          <w:sz w:val="21"/>
          <w:szCs w:val="21"/>
        </w:rPr>
        <w:t>byte[] SM2DecryptOrder(String userId, String enData</w:t>
      </w:r>
      <w:r w:rsidR="00135D9E" w:rsidRPr="00135D9E">
        <w:rPr>
          <w:sz w:val="21"/>
          <w:szCs w:val="21"/>
        </w:rPr>
        <w:t>, int keyType</w:t>
      </w:r>
      <w:r w:rsidRPr="002B49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D6ABF3E" w14:textId="77777777" w:rsidR="002B4913" w:rsidRPr="00E25349" w:rsidRDefault="002B4913" w:rsidP="002B49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337948D" w14:textId="77777777" w:rsidR="002B4913" w:rsidRPr="00E25349" w:rsidRDefault="002B4913" w:rsidP="002B49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64AB5B2" w14:textId="77777777" w:rsidR="002B4913" w:rsidRDefault="002B4913" w:rsidP="002B491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>
        <w:rPr>
          <w:rFonts w:hint="eastAsia"/>
          <w:sz w:val="21"/>
          <w:szCs w:val="21"/>
        </w:rPr>
        <w:t>，</w:t>
      </w:r>
    </w:p>
    <w:p w14:paraId="3B294AA7" w14:textId="34553889" w:rsidR="002B4913" w:rsidRPr="003E557D" w:rsidRDefault="002B4913" w:rsidP="002B49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 xml:space="preserve">SM2, </w:t>
      </w:r>
      <w:r w:rsidRPr="002B4913">
        <w:rPr>
          <w:rFonts w:hint="eastAsia"/>
          <w:sz w:val="21"/>
          <w:szCs w:val="21"/>
        </w:rPr>
        <w:t>输入的</w:t>
      </w:r>
      <w:r w:rsidRPr="002B4913">
        <w:rPr>
          <w:rFonts w:hint="eastAsia"/>
          <w:sz w:val="21"/>
          <w:szCs w:val="21"/>
        </w:rPr>
        <w:t>sm2</w:t>
      </w:r>
      <w:r w:rsidRPr="002B4913">
        <w:rPr>
          <w:rFonts w:hint="eastAsia"/>
          <w:sz w:val="21"/>
          <w:szCs w:val="21"/>
        </w:rPr>
        <w:t>密文结构为</w:t>
      </w:r>
      <w:r w:rsidRPr="002B4913">
        <w:rPr>
          <w:rFonts w:hint="eastAsia"/>
          <w:sz w:val="21"/>
          <w:szCs w:val="21"/>
        </w:rPr>
        <w:t>C1C2C3</w:t>
      </w:r>
      <w:r w:rsidRPr="002B4913">
        <w:rPr>
          <w:rFonts w:hint="eastAsia"/>
          <w:sz w:val="21"/>
          <w:szCs w:val="21"/>
        </w:rPr>
        <w:t>格式</w:t>
      </w:r>
      <w:r w:rsidRPr="001A2EC9">
        <w:rPr>
          <w:rFonts w:hint="eastAsia"/>
          <w:sz w:val="21"/>
          <w:szCs w:val="21"/>
        </w:rPr>
        <w:t>。</w:t>
      </w:r>
    </w:p>
    <w:p w14:paraId="3A21AC1B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8D44D91" w14:textId="77777777" w:rsidR="002B4913" w:rsidRPr="00742E7F" w:rsidRDefault="002B4913" w:rsidP="002B4913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44B44F1C" w14:textId="77777777" w:rsidR="00135D9E" w:rsidRDefault="002B4913" w:rsidP="002B4913">
      <w:pPr>
        <w:pStyle w:val="a0"/>
        <w:rPr>
          <w:szCs w:val="21"/>
        </w:rPr>
      </w:pPr>
      <w:r w:rsidRPr="00742E7F">
        <w:rPr>
          <w:rFonts w:hint="eastAsia"/>
          <w:szCs w:val="21"/>
        </w:rPr>
        <w:lastRenderedPageBreak/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</w:p>
    <w:p w14:paraId="43B091A3" w14:textId="17226C2B" w:rsidR="002B4913" w:rsidRPr="001A7D52" w:rsidRDefault="00135D9E" w:rsidP="002B4913">
      <w:pPr>
        <w:pStyle w:val="a0"/>
      </w:pPr>
      <w:r w:rsidRPr="00135D9E">
        <w:rPr>
          <w:rFonts w:hint="eastAsia"/>
        </w:rPr>
        <w:t xml:space="preserve">keyType </w:t>
      </w:r>
      <w:r w:rsidRPr="00135D9E">
        <w:rPr>
          <w:rFonts w:hint="eastAsia"/>
        </w:rPr>
        <w:t>密钥类型，</w:t>
      </w:r>
      <w:r w:rsidRPr="00135D9E">
        <w:rPr>
          <w:rFonts w:hint="eastAsia"/>
        </w:rPr>
        <w:t>0</w:t>
      </w:r>
      <w:r w:rsidRPr="00135D9E">
        <w:rPr>
          <w:rFonts w:hint="eastAsia"/>
        </w:rPr>
        <w:t>：签名证书</w:t>
      </w:r>
      <w:r w:rsidRPr="00135D9E">
        <w:rPr>
          <w:rFonts w:hint="eastAsia"/>
        </w:rPr>
        <w:t>, 1:</w:t>
      </w:r>
      <w:r w:rsidRPr="00135D9E">
        <w:rPr>
          <w:rFonts w:hint="eastAsia"/>
        </w:rPr>
        <w:t>加密证书</w:t>
      </w:r>
      <w:r w:rsidR="002B4913">
        <w:rPr>
          <w:rFonts w:hint="eastAsia"/>
        </w:rPr>
        <w:t>。</w:t>
      </w:r>
    </w:p>
    <w:p w14:paraId="67CFEB83" w14:textId="77777777" w:rsidR="002B4913" w:rsidRPr="00E25349" w:rsidRDefault="002B4913" w:rsidP="002B49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BC2236" w14:textId="4C12046E" w:rsidR="004D257F" w:rsidRPr="00040C76" w:rsidRDefault="002B4913" w:rsidP="00040C76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EE8DC9C" w14:textId="77777777" w:rsidR="00543F9B" w:rsidRDefault="00543F9B">
      <w:pPr>
        <w:pStyle w:val="2"/>
      </w:pPr>
      <w:bookmarkStart w:id="257" w:name="_Toc20020"/>
      <w:bookmarkStart w:id="258" w:name="_Toc79658135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7"/>
      <w:bookmarkEnd w:id="258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>byte[]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9" w:name="_Toc5748"/>
      <w:bookmarkStart w:id="260" w:name="_Toc79658136"/>
      <w:r>
        <w:rPr>
          <w:rFonts w:hint="eastAsia"/>
        </w:rPr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9"/>
      <w:bookmarkEnd w:id="260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61" w:name="_Toc15545"/>
      <w:bookmarkStart w:id="262" w:name="_Toc79658137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61"/>
      <w:bookmarkEnd w:id="262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63" w:name="_Toc9741"/>
      <w:bookmarkStart w:id="264" w:name="_Toc79658138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63"/>
      <w:bookmarkEnd w:id="264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 RSAVerify(int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65" w:name="_Toc2584"/>
      <w:bookmarkStart w:id="266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65"/>
      <w:bookmarkEnd w:id="266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conutHash(int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lastRenderedPageBreak/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rFonts w:hint="eastAsia"/>
          <w:sz w:val="21"/>
          <w:szCs w:val="21"/>
        </w:rPr>
        <w:t xml:space="preserve">filterData: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67" w:name="_Toc8333"/>
      <w:bookmarkStart w:id="268" w:name="_Toc79658140"/>
      <w:r>
        <w:rPr>
          <w:rFonts w:hint="eastAsia"/>
        </w:rPr>
        <w:t>十六、会话密钥协商指令</w:t>
      </w:r>
      <w:bookmarkEnd w:id="267"/>
      <w:bookmarkEnd w:id="268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9" w:name="_Toc27999"/>
      <w:bookmarkStart w:id="270" w:name="_Toc79658141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9"/>
      <w:bookmarkEnd w:id="270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privateKey: LMK </w:t>
      </w:r>
      <w:r w:rsidR="00447903" w:rsidRPr="00447903">
        <w:rPr>
          <w:rFonts w:hint="eastAsia"/>
          <w:sz w:val="21"/>
          <w:szCs w:val="21"/>
        </w:rPr>
        <w:t>加密下的私钥</w:t>
      </w:r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publicKey: </w:t>
      </w:r>
      <w:r w:rsidR="00447903" w:rsidRPr="00447903">
        <w:rPr>
          <w:rFonts w:hint="eastAsia"/>
          <w:sz w:val="21"/>
          <w:szCs w:val="21"/>
        </w:rPr>
        <w:t>公钥的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SM2OrRSAGenKeyPair(int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71" w:name="_Toc3721"/>
      <w:bookmarkStart w:id="272" w:name="_Toc79658142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71"/>
      <w:bookmarkEnd w:id="272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SM2GenSessionKey(String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>RetWrap genDigitalEnvelope(String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lastRenderedPageBreak/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73" w:name="_Toc11166"/>
      <w:bookmarkStart w:id="274" w:name="_Toc79658143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73"/>
      <w:bookmarkEnd w:id="274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SM2ConfirmSessionKeyC(String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SM2ConfirmSessionKey(String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 deDigitalEnvelope(String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75" w:name="_Toc467602462"/>
      <w:bookmarkStart w:id="276" w:name="_Toc19542"/>
      <w:bookmarkStart w:id="277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75"/>
      <w:r>
        <w:rPr>
          <w:rFonts w:hint="eastAsia"/>
        </w:rPr>
        <w:t>(*)</w:t>
      </w:r>
      <w:bookmarkEnd w:id="276"/>
      <w:bookmarkEnd w:id="277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78" w:name="_Toc424301273"/>
      <w:bookmarkStart w:id="279" w:name="_Toc468710686"/>
      <w:bookmarkStart w:id="280" w:name="_Toc21814"/>
      <w:bookmarkStart w:id="281" w:name="_Toc79658145"/>
      <w:bookmarkStart w:id="282" w:name="OLE_LINK2"/>
      <w:r>
        <w:rPr>
          <w:rFonts w:hint="eastAsia"/>
        </w:rPr>
        <w:t>16.5 SM2</w:t>
      </w:r>
      <w:r>
        <w:rPr>
          <w:rFonts w:hint="eastAsia"/>
        </w:rPr>
        <w:t>私钥签名</w:t>
      </w:r>
      <w:bookmarkEnd w:id="278"/>
      <w:bookmarkEnd w:id="279"/>
      <w:r>
        <w:rPr>
          <w:rFonts w:hint="eastAsia"/>
        </w:rPr>
        <w:t>(+)</w:t>
      </w:r>
      <w:bookmarkEnd w:id="280"/>
      <w:bookmarkEnd w:id="281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SYD_SM2_Sign_HA(int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83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指示私钥位置的标记</w:t>
      </w:r>
      <w:r w:rsidRPr="00FF6995">
        <w:t>999999999999999999999999999</w:t>
      </w:r>
      <w:bookmarkEnd w:id="283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</w:t>
      </w:r>
      <w:r w:rsidRPr="007425E2">
        <w:rPr>
          <w:rFonts w:hint="eastAsia"/>
          <w:szCs w:val="21"/>
        </w:rPr>
        <w:lastRenderedPageBreak/>
        <w:t>出公钥原串传入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SYD_SM2_Sign_HA(String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SM2SignC(String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SM2Sign(int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，指示私钥位置的标记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0D2B4BA8" w:rsidR="00543F9B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62C06468" w14:textId="2967D9F0" w:rsidR="00D126A3" w:rsidRPr="00172E63" w:rsidRDefault="00D126A3" w:rsidP="00D126A3">
      <w:pPr>
        <w:pStyle w:val="4"/>
      </w:pPr>
      <w:r>
        <w:rPr>
          <w:rFonts w:hint="eastAsia"/>
        </w:rPr>
        <w:t>1</w:t>
      </w:r>
      <w:r>
        <w:t xml:space="preserve">6.5.5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09D8C8B8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C98F3A3" w14:textId="0DCD64CD" w:rsidR="00D126A3" w:rsidRPr="00E25349" w:rsidRDefault="00D126A3" w:rsidP="00D126A3">
      <w:pPr>
        <w:ind w:firstLine="420"/>
        <w:rPr>
          <w:sz w:val="21"/>
          <w:szCs w:val="21"/>
        </w:rPr>
      </w:pPr>
      <w:r w:rsidRPr="00D126A3">
        <w:rPr>
          <w:sz w:val="21"/>
          <w:szCs w:val="21"/>
        </w:rPr>
        <w:t>String SM2SignC(int flag, String privateKey, byte[] publicKey, byte[] orgData)</w:t>
      </w:r>
      <w:r w:rsidRPr="00E25349">
        <w:rPr>
          <w:rFonts w:hint="eastAsia"/>
          <w:sz w:val="21"/>
          <w:szCs w:val="21"/>
        </w:rPr>
        <w:t>;</w:t>
      </w:r>
    </w:p>
    <w:p w14:paraId="72C7A847" w14:textId="77777777" w:rsidR="00D126A3" w:rsidRPr="00E25349" w:rsidRDefault="00D126A3" w:rsidP="00D126A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08F937E" w14:textId="77777777" w:rsidR="00D126A3" w:rsidRPr="00E25349" w:rsidRDefault="00D126A3" w:rsidP="00D126A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6EDFD6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sm2</w:t>
      </w:r>
      <w:r w:rsidRPr="00D126A3">
        <w:rPr>
          <w:rFonts w:hint="eastAsia"/>
          <w:sz w:val="21"/>
          <w:szCs w:val="21"/>
        </w:rPr>
        <w:t>私钥签名</w:t>
      </w:r>
    </w:p>
    <w:p w14:paraId="718DD7E0" w14:textId="77777777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>用户</w:t>
      </w:r>
      <w:r w:rsidRPr="00D126A3">
        <w:rPr>
          <w:rFonts w:hint="eastAsia"/>
          <w:sz w:val="21"/>
          <w:szCs w:val="21"/>
        </w:rPr>
        <w:t>id</w:t>
      </w:r>
      <w:r w:rsidRPr="00D126A3">
        <w:rPr>
          <w:rFonts w:hint="eastAsia"/>
          <w:sz w:val="21"/>
          <w:szCs w:val="21"/>
        </w:rPr>
        <w:t>默认为</w:t>
      </w:r>
      <w:r w:rsidRPr="00D126A3">
        <w:rPr>
          <w:rFonts w:hint="eastAsia"/>
          <w:sz w:val="21"/>
          <w:szCs w:val="21"/>
        </w:rPr>
        <w:t>1234567812345678</w:t>
      </w:r>
    </w:p>
    <w:p w14:paraId="3AED98EB" w14:textId="699FA2FC" w:rsidR="00D126A3" w:rsidRPr="007425E2" w:rsidRDefault="00D126A3" w:rsidP="00D126A3">
      <w:pPr>
        <w:ind w:firstLine="420"/>
      </w:pPr>
      <w:r w:rsidRPr="00D126A3">
        <w:rPr>
          <w:rFonts w:hint="eastAsia"/>
          <w:sz w:val="21"/>
          <w:szCs w:val="21"/>
        </w:rPr>
        <w:t>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</w:t>
      </w:r>
      <w:r>
        <w:rPr>
          <w:rFonts w:hint="eastAsia"/>
        </w:rPr>
        <w:t>。</w:t>
      </w:r>
    </w:p>
    <w:p w14:paraId="48103D26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7F9E4EC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flag: </w:t>
      </w:r>
      <w:r w:rsidRPr="00D126A3">
        <w:rPr>
          <w:rFonts w:hint="eastAsia"/>
          <w:szCs w:val="21"/>
        </w:rPr>
        <w:t>私钥标志位，当为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时第二个参数传入存储私钥的索引，当为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时第二个参数传入私钥</w:t>
      </w:r>
    </w:p>
    <w:p w14:paraId="68CFDEC4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privateKey: </w:t>
      </w:r>
      <w:r w:rsidRPr="00D126A3">
        <w:rPr>
          <w:rFonts w:hint="eastAsia"/>
          <w:szCs w:val="21"/>
        </w:rPr>
        <w:t>当私钥标志位为</w:t>
      </w:r>
      <w:r w:rsidRPr="00D126A3">
        <w:rPr>
          <w:rFonts w:hint="eastAsia"/>
          <w:szCs w:val="21"/>
        </w:rPr>
        <w:t>1</w:t>
      </w:r>
      <w:r w:rsidRPr="00D126A3">
        <w:rPr>
          <w:rFonts w:hint="eastAsia"/>
          <w:szCs w:val="21"/>
        </w:rPr>
        <w:t>时传入存储私钥的索引，当为</w:t>
      </w:r>
      <w:r w:rsidRPr="00D126A3">
        <w:rPr>
          <w:rFonts w:hint="eastAsia"/>
          <w:szCs w:val="21"/>
        </w:rPr>
        <w:t>0</w:t>
      </w:r>
      <w:r w:rsidRPr="00D126A3">
        <w:rPr>
          <w:rFonts w:hint="eastAsia"/>
          <w:szCs w:val="21"/>
        </w:rPr>
        <w:t>时传入私钥</w:t>
      </w:r>
    </w:p>
    <w:p w14:paraId="09A1E56A" w14:textId="77777777" w:rsidR="00D126A3" w:rsidRPr="00D126A3" w:rsidRDefault="00D126A3" w:rsidP="00D126A3">
      <w:pPr>
        <w:pStyle w:val="a0"/>
        <w:rPr>
          <w:szCs w:val="21"/>
        </w:rPr>
      </w:pPr>
      <w:r w:rsidRPr="00D126A3">
        <w:rPr>
          <w:rFonts w:hint="eastAsia"/>
          <w:szCs w:val="21"/>
        </w:rPr>
        <w:t xml:space="preserve">publicKey: </w:t>
      </w:r>
      <w:r w:rsidRPr="00D126A3">
        <w:rPr>
          <w:rFonts w:hint="eastAsia"/>
          <w:szCs w:val="21"/>
        </w:rPr>
        <w:t>公钥的</w:t>
      </w:r>
      <w:r w:rsidRPr="00D126A3">
        <w:rPr>
          <w:rFonts w:hint="eastAsia"/>
          <w:szCs w:val="21"/>
        </w:rPr>
        <w:t xml:space="preserve"> DER </w:t>
      </w:r>
      <w:r w:rsidRPr="00D126A3">
        <w:rPr>
          <w:rFonts w:hint="eastAsia"/>
          <w:szCs w:val="21"/>
        </w:rPr>
        <w:t>编码</w:t>
      </w:r>
    </w:p>
    <w:p w14:paraId="44346902" w14:textId="22EACFAD" w:rsidR="00D126A3" w:rsidRPr="001A7D52" w:rsidRDefault="00D126A3" w:rsidP="00D126A3">
      <w:pPr>
        <w:pStyle w:val="a0"/>
      </w:pPr>
      <w:r w:rsidRPr="00D126A3">
        <w:rPr>
          <w:rFonts w:hint="eastAsia"/>
          <w:szCs w:val="21"/>
        </w:rPr>
        <w:t xml:space="preserve">orgData: </w:t>
      </w:r>
      <w:r w:rsidRPr="00D126A3">
        <w:rPr>
          <w:rFonts w:hint="eastAsia"/>
          <w:szCs w:val="21"/>
        </w:rPr>
        <w:t>要签名的信息</w:t>
      </w:r>
      <w:r>
        <w:rPr>
          <w:rFonts w:hint="eastAsia"/>
        </w:rPr>
        <w:t>。</w:t>
      </w:r>
    </w:p>
    <w:p w14:paraId="29AD5B61" w14:textId="77777777" w:rsidR="00D126A3" w:rsidRPr="00E25349" w:rsidRDefault="00D126A3" w:rsidP="00D126A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0967F8" w14:textId="1569A0FC" w:rsidR="00D126A3" w:rsidRPr="00D126A3" w:rsidRDefault="00D126A3" w:rsidP="00D126A3">
      <w:pPr>
        <w:ind w:firstLine="420"/>
        <w:rPr>
          <w:sz w:val="21"/>
          <w:szCs w:val="21"/>
        </w:rPr>
      </w:pPr>
      <w:r w:rsidRPr="00D126A3">
        <w:rPr>
          <w:rFonts w:hint="eastAsia"/>
          <w:sz w:val="21"/>
          <w:szCs w:val="21"/>
        </w:rPr>
        <w:t xml:space="preserve">String: </w:t>
      </w:r>
      <w:r w:rsidRPr="00D126A3">
        <w:rPr>
          <w:rFonts w:hint="eastAsia"/>
          <w:sz w:val="21"/>
          <w:szCs w:val="21"/>
        </w:rPr>
        <w:t>签名结果（签名结果</w:t>
      </w:r>
      <w:r w:rsidRPr="00D126A3">
        <w:rPr>
          <w:rFonts w:hint="eastAsia"/>
          <w:sz w:val="21"/>
          <w:szCs w:val="21"/>
        </w:rPr>
        <w:t>R/S</w:t>
      </w:r>
      <w:r w:rsidRPr="00D126A3">
        <w:rPr>
          <w:rFonts w:hint="eastAsia"/>
          <w:sz w:val="21"/>
          <w:szCs w:val="21"/>
        </w:rPr>
        <w:t>序列串先进行</w:t>
      </w:r>
      <w:r w:rsidRPr="00D126A3">
        <w:rPr>
          <w:rFonts w:hint="eastAsia"/>
          <w:sz w:val="21"/>
          <w:szCs w:val="21"/>
        </w:rPr>
        <w:t>der</w:t>
      </w:r>
      <w:r w:rsidRPr="00D126A3">
        <w:rPr>
          <w:rFonts w:hint="eastAsia"/>
          <w:sz w:val="21"/>
          <w:szCs w:val="21"/>
        </w:rPr>
        <w:t>编码，再进行</w:t>
      </w:r>
      <w:r w:rsidRPr="00D126A3">
        <w:rPr>
          <w:rFonts w:hint="eastAsia"/>
          <w:sz w:val="21"/>
          <w:szCs w:val="21"/>
        </w:rPr>
        <w:t>base64</w:t>
      </w:r>
      <w:r w:rsidRPr="00D126A3">
        <w:rPr>
          <w:rFonts w:hint="eastAsia"/>
          <w:sz w:val="21"/>
          <w:szCs w:val="21"/>
        </w:rPr>
        <w:t>编码）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84" w:name="_Toc424301274"/>
      <w:bookmarkStart w:id="285" w:name="_Toc468710687"/>
      <w:bookmarkStart w:id="286" w:name="_Toc16559"/>
      <w:bookmarkStart w:id="287" w:name="_Toc79658146"/>
      <w:r>
        <w:rPr>
          <w:rFonts w:hint="eastAsia"/>
        </w:rPr>
        <w:lastRenderedPageBreak/>
        <w:t>16.6 SM2</w:t>
      </w:r>
      <w:r>
        <w:rPr>
          <w:rFonts w:hint="eastAsia"/>
        </w:rPr>
        <w:t>公钥验签</w:t>
      </w:r>
      <w:bookmarkEnd w:id="284"/>
      <w:bookmarkEnd w:id="285"/>
      <w:r>
        <w:rPr>
          <w:rFonts w:hint="eastAsia"/>
        </w:rPr>
        <w:t>(+)</w:t>
      </w:r>
      <w:bookmarkEnd w:id="286"/>
      <w:bookmarkEnd w:id="287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SYD_SM2_Verify_HA(int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boolean SM2Verify(int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lastRenderedPageBreak/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SM2Verify(String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2C0AD47E" w:rsidR="00543F9B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82"/>
    </w:p>
    <w:p w14:paraId="32B10E7C" w14:textId="78806F5F" w:rsidR="002273C3" w:rsidRPr="00FF1CAD" w:rsidRDefault="002273C3" w:rsidP="002273C3">
      <w:pPr>
        <w:pStyle w:val="4"/>
      </w:pPr>
      <w:r>
        <w:rPr>
          <w:rFonts w:hint="eastAsia"/>
        </w:rPr>
        <w:t>1</w:t>
      </w:r>
      <w:r>
        <w:t xml:space="preserve">6.6.4 </w:t>
      </w:r>
      <w:r w:rsidRPr="002273C3">
        <w:rPr>
          <w:rFonts w:hint="eastAsia"/>
        </w:rPr>
        <w:t>sm2</w:t>
      </w:r>
      <w:r w:rsidRPr="002273C3">
        <w:rPr>
          <w:rFonts w:hint="eastAsia"/>
        </w:rPr>
        <w:t>验签</w:t>
      </w:r>
    </w:p>
    <w:p w14:paraId="4D857BBF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E919EB" w14:textId="4C48DA93" w:rsidR="002273C3" w:rsidRPr="00E25349" w:rsidRDefault="002273C3" w:rsidP="002273C3">
      <w:pPr>
        <w:ind w:firstLine="420"/>
        <w:rPr>
          <w:sz w:val="21"/>
          <w:szCs w:val="21"/>
        </w:rPr>
      </w:pPr>
      <w:r w:rsidRPr="002273C3">
        <w:rPr>
          <w:sz w:val="21"/>
          <w:szCs w:val="21"/>
        </w:rPr>
        <w:t>boolean SM2Verify(byte[]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D940371" w14:textId="77777777" w:rsidR="002273C3" w:rsidRPr="00E25349" w:rsidRDefault="002273C3" w:rsidP="002273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4254F34C" w14:textId="77777777" w:rsidR="002273C3" w:rsidRPr="00E25349" w:rsidRDefault="002273C3" w:rsidP="002273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3FFD6" w14:textId="77777777" w:rsidR="002273C3" w:rsidRPr="002273C3" w:rsidRDefault="002273C3" w:rsidP="002273C3">
      <w:pPr>
        <w:ind w:firstLine="420"/>
        <w:rPr>
          <w:sz w:val="21"/>
          <w:szCs w:val="21"/>
        </w:rPr>
      </w:pPr>
      <w:r w:rsidRPr="002273C3">
        <w:rPr>
          <w:rFonts w:hint="eastAsia"/>
          <w:sz w:val="21"/>
          <w:szCs w:val="21"/>
        </w:rPr>
        <w:t>sm2</w:t>
      </w:r>
      <w:r w:rsidRPr="002273C3">
        <w:rPr>
          <w:rFonts w:hint="eastAsia"/>
          <w:sz w:val="21"/>
          <w:szCs w:val="21"/>
        </w:rPr>
        <w:t>验签</w:t>
      </w:r>
    </w:p>
    <w:p w14:paraId="50067E01" w14:textId="218A7435" w:rsidR="002273C3" w:rsidRPr="007425E2" w:rsidRDefault="002273C3" w:rsidP="002273C3">
      <w:pPr>
        <w:ind w:firstLine="420"/>
      </w:pPr>
      <w:r w:rsidRPr="002273C3">
        <w:rPr>
          <w:rFonts w:hint="eastAsia"/>
          <w:sz w:val="21"/>
          <w:szCs w:val="21"/>
        </w:rPr>
        <w:t>用户</w:t>
      </w:r>
      <w:r w:rsidRPr="002273C3">
        <w:rPr>
          <w:rFonts w:hint="eastAsia"/>
          <w:sz w:val="21"/>
          <w:szCs w:val="21"/>
        </w:rPr>
        <w:t>id</w:t>
      </w:r>
      <w:r w:rsidRPr="002273C3">
        <w:rPr>
          <w:rFonts w:hint="eastAsia"/>
          <w:sz w:val="21"/>
          <w:szCs w:val="21"/>
        </w:rPr>
        <w:t>默认为</w:t>
      </w:r>
      <w:r w:rsidRPr="002273C3">
        <w:rPr>
          <w:rFonts w:hint="eastAsia"/>
          <w:sz w:val="21"/>
          <w:szCs w:val="21"/>
        </w:rPr>
        <w:t>1234567812345678</w:t>
      </w:r>
      <w:r>
        <w:rPr>
          <w:rFonts w:hint="eastAsia"/>
        </w:rPr>
        <w:t>。</w:t>
      </w:r>
    </w:p>
    <w:p w14:paraId="241CCC93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2C9F20B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publicKey: </w:t>
      </w:r>
      <w:r w:rsidRPr="00001914">
        <w:rPr>
          <w:rFonts w:hint="eastAsia"/>
          <w:szCs w:val="21"/>
        </w:rPr>
        <w:t>公钥的</w:t>
      </w:r>
      <w:r w:rsidRPr="00001914">
        <w:rPr>
          <w:rFonts w:hint="eastAsia"/>
          <w:szCs w:val="21"/>
        </w:rPr>
        <w:t xml:space="preserve"> DER </w:t>
      </w:r>
      <w:r w:rsidRPr="00001914">
        <w:rPr>
          <w:rFonts w:hint="eastAsia"/>
          <w:szCs w:val="21"/>
        </w:rPr>
        <w:t>编码</w:t>
      </w:r>
    </w:p>
    <w:p w14:paraId="38575B26" w14:textId="77777777" w:rsidR="00001914" w:rsidRPr="00001914" w:rsidRDefault="00001914" w:rsidP="00001914">
      <w:pPr>
        <w:pStyle w:val="a0"/>
        <w:rPr>
          <w:szCs w:val="21"/>
        </w:rPr>
      </w:pPr>
      <w:r w:rsidRPr="00001914">
        <w:rPr>
          <w:rFonts w:hint="eastAsia"/>
          <w:szCs w:val="21"/>
        </w:rPr>
        <w:t xml:space="preserve">orgData: </w:t>
      </w:r>
      <w:r w:rsidRPr="00001914">
        <w:rPr>
          <w:rFonts w:hint="eastAsia"/>
          <w:szCs w:val="21"/>
        </w:rPr>
        <w:t>签名信息</w:t>
      </w:r>
    </w:p>
    <w:p w14:paraId="3F698DEC" w14:textId="0A50A1C4" w:rsidR="002273C3" w:rsidRPr="001A7D52" w:rsidRDefault="00001914" w:rsidP="00001914">
      <w:pPr>
        <w:pStyle w:val="a0"/>
      </w:pPr>
      <w:r w:rsidRPr="00001914">
        <w:rPr>
          <w:rFonts w:hint="eastAsia"/>
          <w:szCs w:val="21"/>
        </w:rPr>
        <w:t xml:space="preserve">base64Sign: </w:t>
      </w:r>
      <w:r w:rsidRPr="00001914">
        <w:rPr>
          <w:rFonts w:hint="eastAsia"/>
          <w:szCs w:val="21"/>
        </w:rPr>
        <w:t>计算的签名，签名结果</w:t>
      </w:r>
      <w:r w:rsidRPr="00001914">
        <w:rPr>
          <w:rFonts w:hint="eastAsia"/>
          <w:szCs w:val="21"/>
        </w:rPr>
        <w:t>R/S</w:t>
      </w:r>
      <w:r w:rsidRPr="00001914">
        <w:rPr>
          <w:rFonts w:hint="eastAsia"/>
          <w:szCs w:val="21"/>
        </w:rPr>
        <w:t>序列串先进行</w:t>
      </w:r>
      <w:r w:rsidRPr="00001914">
        <w:rPr>
          <w:rFonts w:hint="eastAsia"/>
          <w:szCs w:val="21"/>
        </w:rPr>
        <w:t>der</w:t>
      </w:r>
      <w:r w:rsidRPr="00001914">
        <w:rPr>
          <w:rFonts w:hint="eastAsia"/>
          <w:szCs w:val="21"/>
        </w:rPr>
        <w:t>编码，再进行</w:t>
      </w:r>
      <w:r w:rsidRPr="00001914">
        <w:rPr>
          <w:rFonts w:hint="eastAsia"/>
          <w:szCs w:val="21"/>
        </w:rPr>
        <w:t>base64</w:t>
      </w:r>
      <w:r w:rsidRPr="00001914">
        <w:rPr>
          <w:rFonts w:hint="eastAsia"/>
          <w:szCs w:val="21"/>
        </w:rPr>
        <w:t>编码后的结果</w:t>
      </w:r>
      <w:r w:rsidR="002273C3">
        <w:rPr>
          <w:rFonts w:hint="eastAsia"/>
        </w:rPr>
        <w:t>。</w:t>
      </w:r>
    </w:p>
    <w:p w14:paraId="4F765A9E" w14:textId="77777777" w:rsidR="002273C3" w:rsidRPr="00E25349" w:rsidRDefault="002273C3" w:rsidP="002273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86ACE2" w14:textId="0A16DCBF" w:rsidR="002273C3" w:rsidRPr="004A7B4A" w:rsidRDefault="00001914" w:rsidP="004A7B4A">
      <w:pPr>
        <w:ind w:firstLine="420"/>
        <w:rPr>
          <w:sz w:val="21"/>
          <w:szCs w:val="21"/>
        </w:rPr>
      </w:pPr>
      <w:r w:rsidRPr="00001914">
        <w:rPr>
          <w:rFonts w:hint="eastAsia"/>
          <w:sz w:val="21"/>
          <w:szCs w:val="21"/>
        </w:rPr>
        <w:t xml:space="preserve">Boolean: true </w:t>
      </w:r>
      <w:r w:rsidRPr="00001914">
        <w:rPr>
          <w:rFonts w:hint="eastAsia"/>
          <w:sz w:val="21"/>
          <w:szCs w:val="21"/>
        </w:rPr>
        <w:t>验签成功，</w:t>
      </w:r>
      <w:r w:rsidRPr="00001914">
        <w:rPr>
          <w:rFonts w:hint="eastAsia"/>
          <w:sz w:val="21"/>
          <w:szCs w:val="21"/>
        </w:rPr>
        <w:t xml:space="preserve">false </w:t>
      </w:r>
      <w:r w:rsidRPr="00001914">
        <w:rPr>
          <w:rFonts w:hint="eastAsia"/>
          <w:sz w:val="21"/>
          <w:szCs w:val="21"/>
        </w:rPr>
        <w:t>验签失败</w:t>
      </w:r>
      <w:r w:rsidR="002273C3" w:rsidRPr="000840F9">
        <w:rPr>
          <w:rFonts w:hint="eastAsia"/>
          <w:sz w:val="21"/>
          <w:szCs w:val="21"/>
        </w:rPr>
        <w:t>。</w:t>
      </w:r>
    </w:p>
    <w:p w14:paraId="41869A5A" w14:textId="41965C4E" w:rsidR="00543F9B" w:rsidRDefault="00543F9B">
      <w:pPr>
        <w:pStyle w:val="2"/>
      </w:pPr>
      <w:bookmarkStart w:id="288" w:name="_Toc22124"/>
      <w:bookmarkStart w:id="289" w:name="_Toc79658147"/>
      <w:r>
        <w:rPr>
          <w:rFonts w:hint="eastAsia"/>
        </w:rPr>
        <w:lastRenderedPageBreak/>
        <w:t>16.</w:t>
      </w:r>
      <w:r w:rsidR="00A2083B">
        <w:t>7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88"/>
      <w:bookmarkEnd w:id="289"/>
    </w:p>
    <w:p w14:paraId="7AFAA5C3" w14:textId="02A102CD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SM3Hash(int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58E30B45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公钥为空时用户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为空，当公钥不为空时，用户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77521D71" w:rsidR="001A6EDB" w:rsidRPr="00E93F54" w:rsidRDefault="001A6EDB" w:rsidP="001A6EDB">
      <w:pPr>
        <w:pStyle w:val="4"/>
      </w:pPr>
      <w:r>
        <w:rPr>
          <w:rFonts w:hint="eastAsia"/>
        </w:rPr>
        <w:lastRenderedPageBreak/>
        <w:t>1</w:t>
      </w:r>
      <w:r>
        <w:t>6.</w:t>
      </w:r>
      <w:r w:rsidR="00A2083B">
        <w:t>7</w:t>
      </w:r>
      <w:r>
        <w:t xml:space="preserve">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57B12E9A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>6.</w:t>
      </w:r>
      <w:r w:rsidR="00A2083B">
        <w:t>7</w:t>
      </w:r>
      <w:r>
        <w:t xml:space="preserve">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默认公钥为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488A3B68" w:rsidR="00543F9B" w:rsidRDefault="00543F9B">
      <w:pPr>
        <w:pStyle w:val="2"/>
        <w:rPr>
          <w:szCs w:val="22"/>
        </w:rPr>
      </w:pPr>
      <w:bookmarkStart w:id="290" w:name="_Toc79658148"/>
      <w:bookmarkStart w:id="291" w:name="_Toc3436"/>
      <w:r>
        <w:rPr>
          <w:rFonts w:hint="eastAsia"/>
          <w:szCs w:val="22"/>
        </w:rPr>
        <w:t>16.</w:t>
      </w:r>
      <w:r w:rsidR="00A2083B">
        <w:rPr>
          <w:szCs w:val="22"/>
        </w:rPr>
        <w:t>8</w:t>
      </w:r>
      <w:r>
        <w:rPr>
          <w:rFonts w:hint="eastAsia"/>
          <w:szCs w:val="22"/>
        </w:rPr>
        <w:t xml:space="preserve"> LMK</w:t>
      </w:r>
      <w:r>
        <w:rPr>
          <w:rFonts w:hint="eastAsia"/>
          <w:szCs w:val="22"/>
        </w:rPr>
        <w:t>加密密钥转公钥加密输出</w:t>
      </w:r>
      <w:bookmarkEnd w:id="290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t>RetWrap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32CB39CA" w:rsidR="00543F9B" w:rsidRDefault="00543F9B">
      <w:pPr>
        <w:pStyle w:val="2"/>
      </w:pPr>
      <w:bookmarkStart w:id="292" w:name="_Toc79658149"/>
      <w:r>
        <w:rPr>
          <w:rFonts w:hint="eastAsia"/>
        </w:rPr>
        <w:t>16.</w:t>
      </w:r>
      <w:r w:rsidR="00A2083B">
        <w:t>9</w:t>
      </w:r>
      <w:r>
        <w:rPr>
          <w:rFonts w:hint="eastAsia"/>
        </w:rPr>
        <w:t xml:space="preserve"> ECC</w:t>
      </w:r>
      <w:r>
        <w:rPr>
          <w:rFonts w:hint="eastAsia"/>
        </w:rPr>
        <w:t>密钥生成</w:t>
      </w:r>
      <w:bookmarkEnd w:id="292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genKeyPair(int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32AA0F71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93" w:name="_Toc79658150"/>
      <w:r>
        <w:rPr>
          <w:rFonts w:hint="eastAsia"/>
        </w:rPr>
        <w:t>16.</w:t>
      </w:r>
      <w:r w:rsidR="00A2083B">
        <w:t>10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93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2088C9E5" w:rsidR="00974929" w:rsidRPr="00974929" w:rsidRDefault="00543F9B" w:rsidP="00974929">
      <w:pPr>
        <w:pStyle w:val="2"/>
      </w:pPr>
      <w:bookmarkStart w:id="294" w:name="_Toc79658151"/>
      <w:r>
        <w:rPr>
          <w:rFonts w:hint="eastAsia"/>
        </w:rPr>
        <w:t>16.</w:t>
      </w:r>
      <w:r w:rsidR="00A2083B">
        <w:t>11</w:t>
      </w:r>
      <w:r>
        <w:rPr>
          <w:rFonts w:hint="eastAsia"/>
        </w:rPr>
        <w:t xml:space="preserve">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294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95" w:name="_Toc79658152"/>
      <w:r>
        <w:rPr>
          <w:rFonts w:hint="eastAsia"/>
        </w:rPr>
        <w:t>十七、数码科技应用指令</w:t>
      </w:r>
      <w:bookmarkEnd w:id="291"/>
      <w:bookmarkEnd w:id="295"/>
    </w:p>
    <w:p w14:paraId="1A45A30C" w14:textId="4B96123E" w:rsidR="00543F9B" w:rsidRDefault="00543F9B">
      <w:pPr>
        <w:pStyle w:val="2"/>
      </w:pPr>
      <w:bookmarkStart w:id="296" w:name="_Toc15799"/>
      <w:bookmarkStart w:id="297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6"/>
      <w:bookmarkEnd w:id="297"/>
    </w:p>
    <w:p w14:paraId="7C8CB482" w14:textId="4344B07F" w:rsidR="00543F9B" w:rsidRDefault="00543F9B">
      <w:pPr>
        <w:pStyle w:val="2"/>
      </w:pPr>
      <w:bookmarkStart w:id="298" w:name="_Toc13091"/>
      <w:bookmarkStart w:id="299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8"/>
      <w:bookmarkEnd w:id="299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300" w:name="_Toc28007"/>
      <w:bookmarkStart w:id="301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0"/>
      <w:bookmarkEnd w:id="301"/>
    </w:p>
    <w:p w14:paraId="4E6A55B9" w14:textId="62ABCD62" w:rsidR="00543F9B" w:rsidRDefault="00543F9B">
      <w:pPr>
        <w:pStyle w:val="2"/>
      </w:pPr>
      <w:bookmarkStart w:id="302" w:name="_Toc9902"/>
      <w:bookmarkStart w:id="303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2"/>
      <w:bookmarkEnd w:id="303"/>
    </w:p>
    <w:p w14:paraId="60678940" w14:textId="48285ED5" w:rsidR="00543F9B" w:rsidRDefault="00543F9B">
      <w:pPr>
        <w:pStyle w:val="2"/>
      </w:pPr>
      <w:bookmarkStart w:id="304" w:name="_Toc23445"/>
      <w:bookmarkStart w:id="305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4"/>
      <w:bookmarkEnd w:id="305"/>
    </w:p>
    <w:p w14:paraId="7F093D6E" w14:textId="48F434B2" w:rsidR="00543F9B" w:rsidRDefault="00543F9B">
      <w:pPr>
        <w:pStyle w:val="2"/>
      </w:pPr>
      <w:bookmarkStart w:id="306" w:name="_Toc4062"/>
      <w:bookmarkStart w:id="307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6"/>
      <w:bookmarkEnd w:id="307"/>
    </w:p>
    <w:p w14:paraId="2086955B" w14:textId="487158D2" w:rsidR="00543F9B" w:rsidRDefault="00543F9B">
      <w:pPr>
        <w:pStyle w:val="2"/>
      </w:pPr>
      <w:bookmarkStart w:id="308" w:name="_Toc23161"/>
      <w:bookmarkStart w:id="309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8"/>
      <w:bookmarkEnd w:id="309"/>
    </w:p>
    <w:p w14:paraId="661C8937" w14:textId="77777777" w:rsidR="00543F9B" w:rsidRDefault="00543F9B">
      <w:pPr>
        <w:pStyle w:val="2"/>
      </w:pPr>
      <w:bookmarkStart w:id="310" w:name="_Toc25329"/>
      <w:bookmarkStart w:id="311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10"/>
      <w:bookmarkEnd w:id="311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getTransmissionKey()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keyCheck: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12" w:name="_Toc29855"/>
      <w:bookmarkStart w:id="313" w:name="_Toc79658161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12"/>
      <w:bookmarkEnd w:id="313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>RetWrap roleVerify(String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roleType: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roleId: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14" w:name="_Toc21119"/>
      <w:bookmarkStart w:id="315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14"/>
      <w:bookmarkEnd w:id="315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 GenerateRandom(int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16" w:name="_Toc914"/>
      <w:bookmarkStart w:id="317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16"/>
      <w:bookmarkEnd w:id="317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getPlainText(String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keyCheck: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18" w:name="_Toc17910"/>
      <w:bookmarkStart w:id="319" w:name="_Toc79658164"/>
      <w:r>
        <w:rPr>
          <w:rFonts w:hint="eastAsia"/>
        </w:rPr>
        <w:t>十八、SJJ1111密押机兼容指令</w:t>
      </w:r>
      <w:bookmarkEnd w:id="318"/>
      <w:bookmarkEnd w:id="319"/>
    </w:p>
    <w:p w14:paraId="27913F8B" w14:textId="77777777" w:rsidR="00543F9B" w:rsidRDefault="00543F9B">
      <w:pPr>
        <w:pStyle w:val="2"/>
      </w:pPr>
      <w:bookmarkStart w:id="320" w:name="_Toc7401"/>
      <w:bookmarkStart w:id="321" w:name="_Toc79658165"/>
      <w:r>
        <w:rPr>
          <w:rFonts w:hint="eastAsia"/>
        </w:rPr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20"/>
      <w:bookmarkEnd w:id="321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impose(String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22" w:name="_Toc8418"/>
      <w:bookmarkStart w:id="323" w:name="_Toc79658166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22"/>
      <w:bookmarkEnd w:id="323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 verifyImpose(String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24" w:name="_Toc4332"/>
      <w:bookmarkStart w:id="325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4"/>
      <w:bookmarkEnd w:id="325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encryAndDecry(String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infoLen: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26" w:name="_Toc18841"/>
      <w:bookmarkStart w:id="327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6"/>
      <w:bookmarkEnd w:id="327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switchEncry(String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lastRenderedPageBreak/>
        <w:t xml:space="preserve">String </w:t>
      </w:r>
      <w:r w:rsidR="001867F5" w:rsidRPr="001867F5">
        <w:rPr>
          <w:rFonts w:hint="eastAsia"/>
          <w:sz w:val="21"/>
          <w:szCs w:val="21"/>
        </w:rPr>
        <w:t xml:space="preserve">infoLen: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28" w:name="_Toc20262"/>
      <w:bookmarkStart w:id="329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8"/>
      <w:bookmarkEnd w:id="329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30" w:name="_Toc4596"/>
      <w:bookmarkStart w:id="331" w:name="_Toc79658170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30"/>
      <w:bookmarkEnd w:id="331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32" w:name="_Toc26772"/>
      <w:bookmarkStart w:id="333" w:name="_Toc79658171"/>
      <w:r>
        <w:rPr>
          <w:rFonts w:hint="eastAsia"/>
        </w:rPr>
        <w:t>十九、黄金交易所新增指令(20171108)</w:t>
      </w:r>
      <w:bookmarkEnd w:id="332"/>
      <w:bookmarkEnd w:id="333"/>
    </w:p>
    <w:p w14:paraId="4388A355" w14:textId="77777777" w:rsidR="00543F9B" w:rsidRDefault="00543F9B">
      <w:pPr>
        <w:pStyle w:val="2"/>
        <w:rPr>
          <w:szCs w:val="22"/>
        </w:rPr>
      </w:pPr>
      <w:bookmarkStart w:id="334" w:name="_Toc497898683"/>
      <w:bookmarkStart w:id="335" w:name="_Toc31562"/>
      <w:bookmarkStart w:id="336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34"/>
      <w:bookmarkEnd w:id="335"/>
      <w:bookmarkEnd w:id="336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decryptAndEncryptByP(String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lastRenderedPageBreak/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公钥加密的密文长度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公钥加密的密文的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37" w:name="_Toc497898684"/>
      <w:bookmarkStart w:id="338" w:name="_Toc25689"/>
      <w:bookmarkStart w:id="339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37"/>
      <w:bookmarkEnd w:id="338"/>
      <w:bookmarkEnd w:id="339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decryptAndEncryptByS(String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，私钥标记为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40" w:name="_Toc22214"/>
      <w:bookmarkStart w:id="341" w:name="_Toc79658174"/>
      <w:r>
        <w:rPr>
          <w:rFonts w:hint="eastAsia"/>
        </w:rPr>
        <w:t>二十、网联业务指令(20171108)</w:t>
      </w:r>
      <w:bookmarkEnd w:id="340"/>
      <w:bookmarkEnd w:id="341"/>
    </w:p>
    <w:p w14:paraId="14599895" w14:textId="7F7176E3" w:rsidR="00543F9B" w:rsidRDefault="00543F9B">
      <w:pPr>
        <w:pStyle w:val="2"/>
        <w:rPr>
          <w:szCs w:val="22"/>
        </w:rPr>
      </w:pPr>
      <w:bookmarkStart w:id="342" w:name="_Toc806"/>
      <w:bookmarkStart w:id="343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42"/>
      <w:bookmarkEnd w:id="343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generateDE(String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CipherKey: </w:t>
      </w:r>
      <w:r w:rsidR="006C6021" w:rsidRPr="006C6021">
        <w:rPr>
          <w:rFonts w:hint="eastAsia"/>
          <w:sz w:val="21"/>
          <w:szCs w:val="21"/>
        </w:rPr>
        <w:t>公钥加密的会话密钥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r w:rsidR="006C6021" w:rsidRPr="006C6021">
        <w:rPr>
          <w:rFonts w:hint="eastAsia"/>
          <w:sz w:val="21"/>
          <w:szCs w:val="21"/>
        </w:rPr>
        <w:t>个字符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r w:rsidR="006C6021" w:rsidRPr="006C6021">
        <w:rPr>
          <w:rFonts w:hint="eastAsia"/>
          <w:sz w:val="21"/>
          <w:szCs w:val="21"/>
        </w:rPr>
        <w:t>个</w:t>
      </w:r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CipherKey: </w:t>
      </w:r>
      <w:r w:rsidR="00B41255" w:rsidRPr="006C6021">
        <w:rPr>
          <w:rFonts w:hint="eastAsia"/>
          <w:sz w:val="21"/>
          <w:szCs w:val="21"/>
        </w:rPr>
        <w:t>公钥加密的会话密钥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SessionKey: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r w:rsidR="00B41255" w:rsidRPr="006C6021">
        <w:rPr>
          <w:rFonts w:hint="eastAsia"/>
          <w:sz w:val="21"/>
          <w:szCs w:val="21"/>
        </w:rPr>
        <w:t>个字符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r w:rsidR="00B41255" w:rsidRPr="006C6021">
        <w:rPr>
          <w:rFonts w:hint="eastAsia"/>
          <w:sz w:val="21"/>
          <w:szCs w:val="21"/>
        </w:rPr>
        <w:t>个</w:t>
      </w:r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5B2426E5" w14:textId="3AFE363E" w:rsidR="00B97F66" w:rsidRPr="00B41255" w:rsidRDefault="00B97F66" w:rsidP="00B97F66">
      <w:pPr>
        <w:pStyle w:val="4"/>
      </w:pPr>
      <w:r>
        <w:rPr>
          <w:rFonts w:hint="eastAsia"/>
        </w:rPr>
        <w:t>2</w:t>
      </w:r>
      <w:r>
        <w:t xml:space="preserve">0.1.3 </w:t>
      </w:r>
      <w:r w:rsidRPr="00B41255">
        <w:rPr>
          <w:rFonts w:hint="eastAsia"/>
        </w:rPr>
        <w:t>生成数字信封</w:t>
      </w:r>
    </w:p>
    <w:p w14:paraId="14F4F570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787FCA" w14:textId="6D4A9008" w:rsidR="00B97F66" w:rsidRPr="00E25349" w:rsidRDefault="00B97F66" w:rsidP="00B97F66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 xml:space="preserve">RetWrap </w:t>
      </w:r>
      <w:r w:rsidRPr="00B97F66">
        <w:rPr>
          <w:sz w:val="21"/>
          <w:szCs w:val="21"/>
        </w:rPr>
        <w:t xml:space="preserve">generateDEbyGS </w:t>
      </w:r>
      <w:r w:rsidRPr="00B41255">
        <w:rPr>
          <w:sz w:val="21"/>
          <w:szCs w:val="21"/>
        </w:rPr>
        <w:t>(byte[] dn, byte nAlg)</w:t>
      </w:r>
      <w:r w:rsidRPr="00E25349">
        <w:rPr>
          <w:rFonts w:hint="eastAsia"/>
          <w:sz w:val="21"/>
          <w:szCs w:val="21"/>
        </w:rPr>
        <w:t>;</w:t>
      </w:r>
    </w:p>
    <w:p w14:paraId="6DCB2167" w14:textId="77777777" w:rsidR="00B97F66" w:rsidRPr="00E25349" w:rsidRDefault="00B97F66" w:rsidP="00B97F6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24CD4F07" w14:textId="77777777" w:rsidR="00B97F66" w:rsidRPr="00E25349" w:rsidRDefault="00B97F66" w:rsidP="00B97F6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35D7484" w14:textId="77777777" w:rsidR="00B97F66" w:rsidRDefault="00B97F66" w:rsidP="00B97F66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>
        <w:rPr>
          <w:rFonts w:hint="eastAsia"/>
        </w:rPr>
        <w:t>，</w:t>
      </w:r>
    </w:p>
    <w:p w14:paraId="634BD5E6" w14:textId="3F9D8924" w:rsidR="00B97F66" w:rsidRPr="006C6021" w:rsidRDefault="00B97F66" w:rsidP="00B97F66">
      <w:pPr>
        <w:pStyle w:val="a0"/>
      </w:pPr>
      <w:r>
        <w:rPr>
          <w:rFonts w:hint="eastAsia"/>
        </w:rPr>
        <w:t>默认证书模式为证书</w:t>
      </w:r>
      <w:r w:rsidR="00040C76">
        <w:t>sn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6F59D2C3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63F7667E" w14:textId="2ED31D06" w:rsidR="00B97F66" w:rsidRPr="00B41255" w:rsidRDefault="00C026D2" w:rsidP="00B97F66">
      <w:pPr>
        <w:pStyle w:val="a0"/>
        <w:rPr>
          <w:szCs w:val="21"/>
        </w:rPr>
      </w:pPr>
      <w:r w:rsidRPr="00C026D2">
        <w:rPr>
          <w:rFonts w:hint="eastAsia"/>
          <w:szCs w:val="21"/>
        </w:rPr>
        <w:t>certSerial</w:t>
      </w:r>
      <w:r>
        <w:rPr>
          <w:szCs w:val="21"/>
        </w:rPr>
        <w:t>:</w:t>
      </w:r>
      <w:r w:rsidRPr="00C026D2">
        <w:rPr>
          <w:rFonts w:hint="eastAsia"/>
          <w:szCs w:val="21"/>
        </w:rPr>
        <w:t xml:space="preserve"> </w:t>
      </w:r>
      <w:r w:rsidRPr="00C026D2">
        <w:rPr>
          <w:rFonts w:hint="eastAsia"/>
          <w:szCs w:val="21"/>
        </w:rPr>
        <w:t>对</w:t>
      </w:r>
      <w:r w:rsidRPr="00C026D2">
        <w:rPr>
          <w:rFonts w:hint="eastAsia"/>
          <w:szCs w:val="21"/>
        </w:rPr>
        <w:t>*</w:t>
      </w:r>
      <w:r w:rsidRPr="00C026D2">
        <w:rPr>
          <w:rFonts w:hint="eastAsia"/>
          <w:szCs w:val="21"/>
        </w:rPr>
        <w:t>方</w:t>
      </w:r>
      <w:r w:rsidRPr="00C026D2">
        <w:rPr>
          <w:rFonts w:hint="eastAsia"/>
          <w:szCs w:val="21"/>
        </w:rPr>
        <w:t xml:space="preserve"> X509 </w:t>
      </w:r>
      <w:r w:rsidRPr="00C026D2">
        <w:rPr>
          <w:rFonts w:hint="eastAsia"/>
          <w:szCs w:val="21"/>
        </w:rPr>
        <w:t>证书的序列号</w:t>
      </w:r>
      <w:r w:rsidR="00B97F66" w:rsidRPr="00B41255">
        <w:rPr>
          <w:rFonts w:hint="eastAsia"/>
          <w:szCs w:val="21"/>
        </w:rPr>
        <w:t>。</w:t>
      </w:r>
    </w:p>
    <w:p w14:paraId="2523E018" w14:textId="77777777" w:rsidR="00B97F66" w:rsidRPr="001A7D52" w:rsidRDefault="00B97F66" w:rsidP="00B97F66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6C58B6E8" w14:textId="77777777" w:rsidR="00B97F66" w:rsidRPr="00E25349" w:rsidRDefault="00B97F66" w:rsidP="00B97F6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26DD958" w14:textId="77777777" w:rsidR="00B97F66" w:rsidRPr="00DA2F80" w:rsidRDefault="00B97F66" w:rsidP="00B97F6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6B37D092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57495571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335FB92D" w14:textId="77777777" w:rsidR="00B97F66" w:rsidRPr="006C6021" w:rsidRDefault="00B97F66" w:rsidP="00B97F6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214F5383" w14:textId="145C33D3" w:rsidR="00040C76" w:rsidRPr="00B41255" w:rsidRDefault="00040C76" w:rsidP="00040C76">
      <w:pPr>
        <w:pStyle w:val="4"/>
      </w:pPr>
      <w:r>
        <w:rPr>
          <w:rFonts w:hint="eastAsia"/>
        </w:rPr>
        <w:t>2</w:t>
      </w:r>
      <w:r>
        <w:t xml:space="preserve">0.1.4 </w:t>
      </w:r>
      <w:r w:rsidRPr="00B41255">
        <w:rPr>
          <w:rFonts w:hint="eastAsia"/>
        </w:rPr>
        <w:t>生成数字信封</w:t>
      </w:r>
    </w:p>
    <w:p w14:paraId="7B4394DD" w14:textId="77777777" w:rsidR="00040C76" w:rsidRPr="00E25349" w:rsidRDefault="00040C76" w:rsidP="00040C7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B2DF0A" w14:textId="2560739A" w:rsidR="00040C76" w:rsidRPr="00E25349" w:rsidRDefault="00040C76" w:rsidP="00040C76">
      <w:pPr>
        <w:ind w:firstLine="420"/>
        <w:rPr>
          <w:sz w:val="21"/>
          <w:szCs w:val="21"/>
        </w:rPr>
      </w:pPr>
      <w:r w:rsidRPr="00040C76">
        <w:rPr>
          <w:sz w:val="21"/>
          <w:szCs w:val="21"/>
        </w:rPr>
        <w:t>RetWrap generateDEbyGS(String certSerial, String orgCode)</w:t>
      </w:r>
      <w:r w:rsidRPr="00E25349">
        <w:rPr>
          <w:rFonts w:hint="eastAsia"/>
          <w:sz w:val="21"/>
          <w:szCs w:val="21"/>
        </w:rPr>
        <w:t>;</w:t>
      </w:r>
    </w:p>
    <w:p w14:paraId="6B236D1B" w14:textId="77777777" w:rsidR="00040C76" w:rsidRPr="00E25349" w:rsidRDefault="00040C76" w:rsidP="00040C7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491D82EB" w14:textId="77777777" w:rsidR="00040C76" w:rsidRPr="00E25349" w:rsidRDefault="00040C76" w:rsidP="00040C7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34509C" w14:textId="77777777" w:rsidR="00040C76" w:rsidRDefault="00040C76" w:rsidP="00040C76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>
        <w:rPr>
          <w:rFonts w:hint="eastAsia"/>
        </w:rPr>
        <w:t>，</w:t>
      </w:r>
    </w:p>
    <w:p w14:paraId="4E051EFA" w14:textId="7346B52F" w:rsidR="00040C76" w:rsidRPr="006C6021" w:rsidRDefault="00040C76" w:rsidP="00040C76">
      <w:pPr>
        <w:pStyle w:val="a0"/>
      </w:pPr>
      <w:r>
        <w:rPr>
          <w:rFonts w:hint="eastAsia"/>
        </w:rPr>
        <w:t>默认证书模式为证书</w:t>
      </w:r>
      <w:r>
        <w:t>sn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Pr="006C6021">
        <w:rPr>
          <w:rFonts w:hint="eastAsia"/>
        </w:rPr>
        <w:t>。</w:t>
      </w:r>
      <w:r>
        <w:rPr>
          <w:rFonts w:hint="eastAsia"/>
        </w:rPr>
        <w:t>带</w:t>
      </w:r>
      <w:r>
        <w:rPr>
          <w:rFonts w:hint="eastAsia"/>
        </w:rPr>
        <w:t>P</w:t>
      </w:r>
    </w:p>
    <w:p w14:paraId="35824067" w14:textId="77777777" w:rsidR="00040C76" w:rsidRPr="00E25349" w:rsidRDefault="00040C76" w:rsidP="00040C7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0B8DF2" w14:textId="364835F5" w:rsidR="00C747D6" w:rsidRPr="00C747D6" w:rsidRDefault="00C747D6" w:rsidP="00C747D6">
      <w:pPr>
        <w:pStyle w:val="a0"/>
        <w:rPr>
          <w:szCs w:val="21"/>
        </w:rPr>
      </w:pPr>
      <w:r w:rsidRPr="00C747D6">
        <w:rPr>
          <w:rFonts w:hint="eastAsia"/>
          <w:szCs w:val="21"/>
        </w:rPr>
        <w:t>certSerial</w:t>
      </w:r>
      <w:r>
        <w:rPr>
          <w:szCs w:val="21"/>
        </w:rPr>
        <w:t>:</w:t>
      </w:r>
      <w:r w:rsidRPr="00C747D6">
        <w:rPr>
          <w:rFonts w:hint="eastAsia"/>
          <w:szCs w:val="21"/>
        </w:rPr>
        <w:t xml:space="preserve"> </w:t>
      </w:r>
      <w:r w:rsidRPr="00C747D6">
        <w:rPr>
          <w:rFonts w:hint="eastAsia"/>
          <w:szCs w:val="21"/>
        </w:rPr>
        <w:t>对</w:t>
      </w:r>
      <w:r w:rsidRPr="00C747D6">
        <w:rPr>
          <w:rFonts w:hint="eastAsia"/>
          <w:szCs w:val="21"/>
        </w:rPr>
        <w:t>*</w:t>
      </w:r>
      <w:r w:rsidRPr="00C747D6">
        <w:rPr>
          <w:rFonts w:hint="eastAsia"/>
          <w:szCs w:val="21"/>
        </w:rPr>
        <w:t>方</w:t>
      </w:r>
      <w:r w:rsidRPr="00C747D6">
        <w:rPr>
          <w:rFonts w:hint="eastAsia"/>
          <w:szCs w:val="21"/>
        </w:rPr>
        <w:t xml:space="preserve"> X509 </w:t>
      </w:r>
      <w:r w:rsidRPr="00C747D6">
        <w:rPr>
          <w:rFonts w:hint="eastAsia"/>
          <w:szCs w:val="21"/>
        </w:rPr>
        <w:t>证书的序列号。</w:t>
      </w:r>
    </w:p>
    <w:p w14:paraId="1045025B" w14:textId="0B4ACB1A" w:rsidR="00040C76" w:rsidRPr="001A7D52" w:rsidRDefault="00C747D6" w:rsidP="00C747D6">
      <w:pPr>
        <w:pStyle w:val="a0"/>
      </w:pPr>
      <w:r w:rsidRPr="00C747D6">
        <w:rPr>
          <w:rFonts w:hint="eastAsia"/>
          <w:szCs w:val="21"/>
        </w:rPr>
        <w:t>orgCode</w:t>
      </w:r>
      <w:r>
        <w:rPr>
          <w:szCs w:val="21"/>
        </w:rPr>
        <w:t>:</w:t>
      </w:r>
      <w:r w:rsidRPr="00C747D6">
        <w:rPr>
          <w:rFonts w:hint="eastAsia"/>
          <w:szCs w:val="21"/>
        </w:rPr>
        <w:t xml:space="preserve"> </w:t>
      </w:r>
      <w:r w:rsidRPr="00C747D6">
        <w:rPr>
          <w:rFonts w:hint="eastAsia"/>
          <w:szCs w:val="21"/>
        </w:rPr>
        <w:t>机构码</w:t>
      </w:r>
      <w:r w:rsidR="00040C76">
        <w:rPr>
          <w:rFonts w:hint="eastAsia"/>
        </w:rPr>
        <w:t>。</w:t>
      </w:r>
    </w:p>
    <w:p w14:paraId="42780F43" w14:textId="77777777" w:rsidR="00040C76" w:rsidRPr="00E25349" w:rsidRDefault="00040C76" w:rsidP="00040C7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EE4BA5" w14:textId="77777777" w:rsidR="00040C76" w:rsidRPr="00DA2F80" w:rsidRDefault="00040C76" w:rsidP="00040C7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5AD8A54C" w14:textId="77777777" w:rsidR="00040C76" w:rsidRPr="006C6021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444A42D4" w14:textId="77777777" w:rsidR="00040C76" w:rsidRPr="006C6021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25820657" w14:textId="49FB6E6D" w:rsidR="00B41255" w:rsidRPr="00040C76" w:rsidRDefault="00040C76" w:rsidP="00040C76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464EF04F" w14:textId="77777777" w:rsidR="00543F9B" w:rsidRDefault="00543F9B">
      <w:pPr>
        <w:pStyle w:val="2"/>
        <w:rPr>
          <w:szCs w:val="22"/>
        </w:rPr>
      </w:pPr>
      <w:bookmarkStart w:id="344" w:name="_Toc3521"/>
      <w:bookmarkStart w:id="345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44"/>
      <w:bookmarkEnd w:id="345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decryptDE(String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lastRenderedPageBreak/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4F5E68C8" w:rsidR="00543F9B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73E68D4E" w14:textId="509E57E8" w:rsidR="00C747D6" w:rsidRPr="00C747D6" w:rsidRDefault="00C747D6" w:rsidP="00C747D6">
      <w:pPr>
        <w:pStyle w:val="a0"/>
      </w:pPr>
      <w:r>
        <w:t xml:space="preserve">String </w:t>
      </w:r>
      <w:r w:rsidRPr="00C747D6">
        <w:rPr>
          <w:rFonts w:hint="eastAsia"/>
        </w:rPr>
        <w:t>orgCode</w:t>
      </w:r>
      <w:r>
        <w:t>:</w:t>
      </w:r>
      <w:r w:rsidRPr="00C747D6">
        <w:rPr>
          <w:rFonts w:hint="eastAsia"/>
        </w:rPr>
        <w:t xml:space="preserve"> </w:t>
      </w:r>
      <w:r w:rsidRPr="00C747D6">
        <w:rPr>
          <w:rFonts w:hint="eastAsia"/>
        </w:rPr>
        <w:t>如果有机构码的话会返回机构码</w:t>
      </w:r>
    </w:p>
    <w:p w14:paraId="30A1A548" w14:textId="27C117D1" w:rsidR="00543F9B" w:rsidRDefault="00543F9B">
      <w:pPr>
        <w:pStyle w:val="2"/>
      </w:pPr>
      <w:bookmarkStart w:id="346" w:name="_Toc11949"/>
      <w:bookmarkStart w:id="347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46"/>
      <w:bookmarkEnd w:id="347"/>
    </w:p>
    <w:p w14:paraId="35BB753C" w14:textId="2F3813EA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0.3.1 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 netSign(String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0BB80107" w:rsid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2D0C1BE5" w14:textId="6F5ED270" w:rsidR="004C7C9B" w:rsidRPr="006C6021" w:rsidRDefault="004C7C9B" w:rsidP="004C7C9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6B474122" w:rsidR="00543F9B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017F519" w14:textId="3A813339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 xml:space="preserve">0.3.2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6222BB1D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712B43" w14:textId="3E91B31E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t>String netSign(String pCertSerial, String userId, byte[] pOrgData)</w:t>
      </w:r>
      <w:r w:rsidRPr="00E25349">
        <w:rPr>
          <w:rFonts w:hint="eastAsia"/>
          <w:sz w:val="21"/>
          <w:szCs w:val="21"/>
        </w:rPr>
        <w:t>;</w:t>
      </w:r>
    </w:p>
    <w:p w14:paraId="3595A07A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3A3AD1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EF3D3D" w14:textId="77777777" w:rsidR="004C7C9B" w:rsidRPr="00CE37F4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10D3AC9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7394DA9A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B423E65" w14:textId="77777777" w:rsidR="004C7C9B" w:rsidRPr="006C6021" w:rsidRDefault="004C7C9B" w:rsidP="004C7C9B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30933EE2" w14:textId="3402D64B" w:rsidR="004C7C9B" w:rsidRPr="006C6021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1BE02990" w14:textId="77777777" w:rsidR="004C7C9B" w:rsidRPr="001A7D52" w:rsidRDefault="004C7C9B" w:rsidP="004C7C9B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01A73B67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9E99D7" w14:textId="77777777" w:rsidR="004C7C9B" w:rsidRPr="00BC6257" w:rsidRDefault="004C7C9B" w:rsidP="004C7C9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7B528938" w14:textId="5430EF77" w:rsidR="00786532" w:rsidRPr="004C7C9B" w:rsidRDefault="00786532" w:rsidP="00786532">
      <w:pPr>
        <w:pStyle w:val="4"/>
      </w:pPr>
      <w:r>
        <w:rPr>
          <w:rFonts w:hint="eastAsia"/>
        </w:rPr>
        <w:lastRenderedPageBreak/>
        <w:t>2</w:t>
      </w:r>
      <w:r>
        <w:t xml:space="preserve">0.3.3 </w:t>
      </w:r>
      <w:r>
        <w:rPr>
          <w:rFonts w:hint="eastAsia"/>
        </w:rPr>
        <w:t>银联</w:t>
      </w:r>
      <w:r>
        <w:rPr>
          <w:rFonts w:hint="eastAsia"/>
        </w:rPr>
        <w:t>-</w:t>
      </w:r>
      <w:r w:rsidRPr="00B41255">
        <w:rPr>
          <w:rFonts w:hint="eastAsia"/>
        </w:rPr>
        <w:t>生成数字</w:t>
      </w:r>
      <w:r>
        <w:rPr>
          <w:rFonts w:hint="eastAsia"/>
        </w:rPr>
        <w:t>签名</w:t>
      </w:r>
    </w:p>
    <w:p w14:paraId="28671145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0E5B83" w14:textId="302EA0E0" w:rsidR="00786532" w:rsidRPr="00E25349" w:rsidRDefault="00786532" w:rsidP="00786532">
      <w:pPr>
        <w:ind w:firstLine="420"/>
        <w:rPr>
          <w:sz w:val="21"/>
          <w:szCs w:val="21"/>
        </w:rPr>
      </w:pPr>
      <w:r w:rsidRPr="00786532">
        <w:rPr>
          <w:sz w:val="21"/>
          <w:szCs w:val="21"/>
        </w:rPr>
        <w:t>String netGSSign(String publicKey, 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62D96317" w14:textId="77777777" w:rsidR="00786532" w:rsidRPr="00E25349" w:rsidRDefault="00786532" w:rsidP="0078653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48BB5387" w14:textId="77777777" w:rsidR="00786532" w:rsidRPr="00E25349" w:rsidRDefault="00786532" w:rsidP="0078653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804AA4" w14:textId="77777777" w:rsidR="00786532" w:rsidRPr="00CE37F4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Pr="00CE37F4">
        <w:rPr>
          <w:rFonts w:hint="eastAsia"/>
          <w:szCs w:val="21"/>
        </w:rPr>
        <w:t>，</w:t>
      </w:r>
    </w:p>
    <w:p w14:paraId="0F56B9E3" w14:textId="77777777" w:rsidR="00890FA9" w:rsidRDefault="00786532" w:rsidP="00890FA9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20D00C54" w14:textId="77777777" w:rsidR="00890FA9" w:rsidRDefault="00890FA9" w:rsidP="00890FA9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35BC654C" w14:textId="0691C21A" w:rsidR="00786532" w:rsidRPr="006C6021" w:rsidRDefault="00786532" w:rsidP="00890FA9">
      <w:pPr>
        <w:pStyle w:val="a0"/>
      </w:pPr>
      <w:r>
        <w:rPr>
          <w:rFonts w:hint="eastAsia"/>
        </w:rPr>
        <w:t>使用外部公钥做</w:t>
      </w:r>
      <w:r>
        <w:rPr>
          <w:rFonts w:hint="eastAsia"/>
        </w:rPr>
        <w:t>hash</w:t>
      </w:r>
      <w:r w:rsidR="00890FA9">
        <w:rPr>
          <w:rFonts w:hint="eastAsia"/>
        </w:rPr>
        <w:t>。</w:t>
      </w:r>
    </w:p>
    <w:p w14:paraId="1786E7C8" w14:textId="57E5FD4B" w:rsidR="00786532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330CF9" w14:textId="49BABF6A" w:rsidR="00786532" w:rsidRPr="00786532" w:rsidRDefault="00786532" w:rsidP="00786532">
      <w:pPr>
        <w:pStyle w:val="a0"/>
        <w:rPr>
          <w:lang w:bidi="ar"/>
        </w:rPr>
      </w:pPr>
      <w:r w:rsidRPr="00786532">
        <w:rPr>
          <w:rFonts w:hint="eastAsia"/>
          <w:lang w:bidi="ar"/>
        </w:rPr>
        <w:t xml:space="preserve">publicKey </w:t>
      </w:r>
      <w:r w:rsidRPr="00786532">
        <w:rPr>
          <w:rFonts w:hint="eastAsia"/>
          <w:lang w:bidi="ar"/>
        </w:rPr>
        <w:t>输入。公钥。</w:t>
      </w:r>
    </w:p>
    <w:p w14:paraId="3D22DBE6" w14:textId="0D678856" w:rsidR="00786532" w:rsidRPr="006C6021" w:rsidRDefault="00786532" w:rsidP="00786532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7D5AD9CC" w14:textId="77777777" w:rsidR="00786532" w:rsidRPr="001A7D52" w:rsidRDefault="00786532" w:rsidP="00786532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625FBF" w14:textId="77777777" w:rsidR="00786532" w:rsidRPr="00E25349" w:rsidRDefault="00786532" w:rsidP="0078653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FFE6F2" w14:textId="77777777" w:rsidR="00786532" w:rsidRPr="00BC6257" w:rsidRDefault="00786532" w:rsidP="00786532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279A9377" w14:textId="77777777" w:rsidR="004C7C9B" w:rsidRPr="004C7C9B" w:rsidRDefault="004C7C9B" w:rsidP="004C7C9B">
      <w:pPr>
        <w:pStyle w:val="a0"/>
      </w:pPr>
    </w:p>
    <w:p w14:paraId="6CC23450" w14:textId="0E744903" w:rsidR="00543F9B" w:rsidRDefault="00543F9B">
      <w:pPr>
        <w:pStyle w:val="2"/>
      </w:pPr>
      <w:bookmarkStart w:id="348" w:name="_Toc79658178"/>
      <w:bookmarkStart w:id="349" w:name="_Toc32215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48"/>
    </w:p>
    <w:p w14:paraId="1E21A640" w14:textId="0CF295CC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0.4.1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netVerify(String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3DA17715" w:rsidR="00BC6257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76622410" w14:textId="68B2A2B3" w:rsidR="004C7C9B" w:rsidRPr="006C6021" w:rsidRDefault="004C7C9B" w:rsidP="00CE37F4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 w:rsidR="00A17ECC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6C8EA9C4" w:rsidR="00543F9B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65B3C5F2" w14:textId="16527B56" w:rsidR="004C7C9B" w:rsidRPr="004C7C9B" w:rsidRDefault="004C7C9B" w:rsidP="004C7C9B">
      <w:pPr>
        <w:pStyle w:val="4"/>
      </w:pPr>
      <w:r>
        <w:rPr>
          <w:rFonts w:hint="eastAsia"/>
        </w:rPr>
        <w:t>2</w:t>
      </w:r>
      <w:r>
        <w:t>0.4.2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3CBDBE44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38F903" w14:textId="59537F17" w:rsidR="004C7C9B" w:rsidRPr="00E25349" w:rsidRDefault="004C7C9B" w:rsidP="004C7C9B">
      <w:pPr>
        <w:ind w:firstLine="420"/>
        <w:rPr>
          <w:sz w:val="21"/>
          <w:szCs w:val="21"/>
        </w:rPr>
      </w:pPr>
      <w:r w:rsidRPr="004C7C9B">
        <w:rPr>
          <w:sz w:val="21"/>
          <w:szCs w:val="21"/>
        </w:rPr>
        <w:lastRenderedPageBreak/>
        <w:t>boolean netVerify(String pCertSerial, String userId,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62B5DEC6" w14:textId="77777777" w:rsidR="004C7C9B" w:rsidRPr="00E25349" w:rsidRDefault="004C7C9B" w:rsidP="004C7C9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76304757" w14:textId="77777777" w:rsidR="004C7C9B" w:rsidRPr="00E25349" w:rsidRDefault="004C7C9B" w:rsidP="004C7C9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2DC6A6" w14:textId="77777777" w:rsidR="004C7C9B" w:rsidRPr="00CE37F4" w:rsidRDefault="004C7C9B" w:rsidP="004C7C9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382A9377" w14:textId="77777777" w:rsidR="004C7C9B" w:rsidRPr="006C6021" w:rsidRDefault="004C7C9B" w:rsidP="004C7C9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546808CE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4E0EBE" w14:textId="77777777" w:rsidR="004C7C9B" w:rsidRPr="006C6021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3626B91A" w14:textId="185630F9" w:rsidR="004C7C9B" w:rsidRPr="00634BAE" w:rsidRDefault="004C7C9B" w:rsidP="004C7C9B">
      <w:pPr>
        <w:pStyle w:val="a0"/>
        <w:rPr>
          <w:szCs w:val="21"/>
        </w:rPr>
      </w:pPr>
      <w:r w:rsidRPr="004C7C9B">
        <w:rPr>
          <w:szCs w:val="21"/>
        </w:rPr>
        <w:t>userId</w:t>
      </w:r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用户</w:t>
      </w:r>
      <w:r>
        <w:rPr>
          <w:rFonts w:hint="eastAsia"/>
          <w:szCs w:val="21"/>
        </w:rPr>
        <w:t>id</w:t>
      </w:r>
      <w:r>
        <w:rPr>
          <w:rFonts w:hint="eastAsia"/>
          <w:szCs w:val="21"/>
        </w:rPr>
        <w:t>。</w:t>
      </w:r>
    </w:p>
    <w:p w14:paraId="0697F45D" w14:textId="77777777" w:rsidR="004C7C9B" w:rsidRPr="00634BAE" w:rsidRDefault="004C7C9B" w:rsidP="004C7C9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0E864611" w14:textId="77777777" w:rsidR="004C7C9B" w:rsidRPr="001A7D52" w:rsidRDefault="004C7C9B" w:rsidP="004C7C9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503AA915" w14:textId="77777777" w:rsidR="004C7C9B" w:rsidRPr="00E25349" w:rsidRDefault="004C7C9B" w:rsidP="004C7C9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813ABD4" w14:textId="5E41B2E2" w:rsidR="004C7C9B" w:rsidRDefault="004C7C9B" w:rsidP="004C7C9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39E7D102" w14:textId="23935BF9" w:rsidR="00BA0CAB" w:rsidRPr="004C7C9B" w:rsidRDefault="00BA0CAB" w:rsidP="00BA0CAB">
      <w:pPr>
        <w:pStyle w:val="4"/>
      </w:pPr>
      <w:r>
        <w:rPr>
          <w:rFonts w:hint="eastAsia"/>
        </w:rPr>
        <w:t>2</w:t>
      </w:r>
      <w:r>
        <w:t>0.4.3</w:t>
      </w:r>
      <w:r>
        <w:rPr>
          <w:rFonts w:hint="eastAsia"/>
        </w:rPr>
        <w:t>银联</w:t>
      </w:r>
      <w:r>
        <w:rPr>
          <w:rFonts w:hint="eastAsia"/>
        </w:rPr>
        <w:t>-</w:t>
      </w:r>
      <w:r>
        <w:rPr>
          <w:rFonts w:hint="eastAsia"/>
        </w:rPr>
        <w:t>验证</w:t>
      </w:r>
      <w:r w:rsidRPr="00B41255">
        <w:rPr>
          <w:rFonts w:hint="eastAsia"/>
        </w:rPr>
        <w:t>数字</w:t>
      </w:r>
      <w:r>
        <w:rPr>
          <w:rFonts w:hint="eastAsia"/>
        </w:rPr>
        <w:t>签名</w:t>
      </w:r>
    </w:p>
    <w:p w14:paraId="0D4A1225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A6D5CD" w14:textId="589262FC" w:rsidR="00BA0CAB" w:rsidRPr="00E25349" w:rsidRDefault="00BA0CAB" w:rsidP="00BA0CAB">
      <w:pPr>
        <w:ind w:firstLine="420"/>
        <w:rPr>
          <w:sz w:val="21"/>
          <w:szCs w:val="21"/>
        </w:rPr>
      </w:pPr>
      <w:r w:rsidRPr="00BA0CAB">
        <w:rPr>
          <w:sz w:val="21"/>
          <w:szCs w:val="21"/>
        </w:rPr>
        <w:t>boolean netGSVerify(String publicKey, String pCertSerial, byte[] pOrgData, String pSignData)</w:t>
      </w:r>
      <w:r w:rsidRPr="00E25349">
        <w:rPr>
          <w:rFonts w:hint="eastAsia"/>
          <w:sz w:val="21"/>
          <w:szCs w:val="21"/>
        </w:rPr>
        <w:t>;</w:t>
      </w:r>
    </w:p>
    <w:p w14:paraId="34651ACD" w14:textId="77777777" w:rsidR="00BA0CAB" w:rsidRPr="00E25349" w:rsidRDefault="00BA0CAB" w:rsidP="00BA0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5C1F1BB" w14:textId="77777777" w:rsidR="00BA0CAB" w:rsidRPr="00E25349" w:rsidRDefault="00BA0CAB" w:rsidP="00BA0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6362CF" w14:textId="77777777" w:rsidR="00BA0CAB" w:rsidRPr="00CE37F4" w:rsidRDefault="00BA0CAB" w:rsidP="00BA0CAB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Pr="00CE37F4">
        <w:rPr>
          <w:rFonts w:hint="eastAsia"/>
          <w:szCs w:val="21"/>
        </w:rPr>
        <w:t>，</w:t>
      </w:r>
    </w:p>
    <w:p w14:paraId="77877C9B" w14:textId="23C43A4D" w:rsidR="00A17ECC" w:rsidRDefault="00BA0CAB" w:rsidP="00BA0CAB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Pr="006C6021">
        <w:rPr>
          <w:rFonts w:hint="eastAsia"/>
        </w:rPr>
        <w:t>。</w:t>
      </w:r>
    </w:p>
    <w:p w14:paraId="39FD5658" w14:textId="34C6D688" w:rsidR="00A17ECC" w:rsidRDefault="00A17ECC" w:rsidP="00BA0CAB">
      <w:pPr>
        <w:pStyle w:val="a0"/>
      </w:pPr>
      <w:r>
        <w:rPr>
          <w:rFonts w:hint="eastAsia"/>
        </w:rPr>
        <w:t>默认</w:t>
      </w:r>
      <w:r>
        <w:rPr>
          <w:rFonts w:hint="eastAsia"/>
        </w:rPr>
        <w:t>user</w:t>
      </w:r>
      <w:r>
        <w:t>I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t>234567812345678</w:t>
      </w:r>
      <w:r>
        <w:rPr>
          <w:rFonts w:hint="eastAsia"/>
        </w:rPr>
        <w:t>。</w:t>
      </w:r>
    </w:p>
    <w:p w14:paraId="2BD26ACE" w14:textId="632E0520" w:rsidR="00BA0CAB" w:rsidRPr="006C6021" w:rsidRDefault="00BA0CAB" w:rsidP="00BA0CAB">
      <w:pPr>
        <w:pStyle w:val="a0"/>
      </w:pPr>
      <w:r>
        <w:rPr>
          <w:rFonts w:hint="eastAsia"/>
        </w:rPr>
        <w:t>使用外部公钥做</w:t>
      </w:r>
      <w:r>
        <w:rPr>
          <w:rFonts w:hint="eastAsia"/>
        </w:rPr>
        <w:t>hash</w:t>
      </w:r>
      <w:r>
        <w:rPr>
          <w:rFonts w:hint="eastAsia"/>
        </w:rPr>
        <w:t>。</w:t>
      </w:r>
    </w:p>
    <w:p w14:paraId="42581EE0" w14:textId="6CE4100F" w:rsidR="00BA0CAB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448F176" w14:textId="596F2ADB" w:rsidR="00BA0CAB" w:rsidRPr="00BA0CAB" w:rsidRDefault="00BA0CAB" w:rsidP="00BA0CAB">
      <w:pPr>
        <w:pStyle w:val="a0"/>
        <w:rPr>
          <w:lang w:bidi="ar"/>
        </w:rPr>
      </w:pPr>
      <w:r w:rsidRPr="00BA0CAB">
        <w:rPr>
          <w:rFonts w:hint="eastAsia"/>
          <w:lang w:bidi="ar"/>
        </w:rPr>
        <w:t xml:space="preserve">publicKey </w:t>
      </w:r>
      <w:r w:rsidRPr="00BA0CAB">
        <w:rPr>
          <w:rFonts w:hint="eastAsia"/>
          <w:lang w:bidi="ar"/>
        </w:rPr>
        <w:t>输入。公钥</w:t>
      </w:r>
      <w:r>
        <w:rPr>
          <w:rFonts w:hint="eastAsia"/>
          <w:lang w:bidi="ar"/>
        </w:rPr>
        <w:t>。</w:t>
      </w:r>
    </w:p>
    <w:p w14:paraId="6873E245" w14:textId="18CBF485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40BC4DC1" w14:textId="77777777" w:rsidR="00BA0CAB" w:rsidRPr="00634BAE" w:rsidRDefault="00BA0CAB" w:rsidP="00BA0CAB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2FFB30B" w14:textId="77777777" w:rsidR="00BA0CAB" w:rsidRPr="001A7D52" w:rsidRDefault="00BA0CAB" w:rsidP="00BA0CAB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6845CDF" w14:textId="77777777" w:rsidR="00BA0CAB" w:rsidRPr="00E25349" w:rsidRDefault="00BA0CAB" w:rsidP="00BA0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EBD9D6" w14:textId="77777777" w:rsidR="00BA0CAB" w:rsidRPr="004C7C9B" w:rsidRDefault="00BA0CAB" w:rsidP="00BA0CAB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Pr="006C6021">
        <w:rPr>
          <w:rFonts w:hint="eastAsia"/>
          <w:sz w:val="21"/>
          <w:szCs w:val="21"/>
        </w:rPr>
        <w:t>。</w:t>
      </w:r>
    </w:p>
    <w:p w14:paraId="19785F2C" w14:textId="77777777" w:rsidR="00BA0CAB" w:rsidRPr="00BA0CAB" w:rsidRDefault="00BA0CAB" w:rsidP="00BA0CAB">
      <w:pPr>
        <w:pStyle w:val="a0"/>
      </w:pPr>
    </w:p>
    <w:p w14:paraId="54AA7B5E" w14:textId="77777777" w:rsidR="00543F9B" w:rsidRDefault="00543F9B">
      <w:pPr>
        <w:pStyle w:val="2"/>
      </w:pPr>
      <w:bookmarkStart w:id="350" w:name="_Toc79658179"/>
      <w:r>
        <w:rPr>
          <w:rFonts w:hint="eastAsia"/>
        </w:rPr>
        <w:t xml:space="preserve">20.5 </w:t>
      </w:r>
      <w:r>
        <w:rPr>
          <w:rFonts w:hint="eastAsia"/>
        </w:rPr>
        <w:t>获取证书序号</w:t>
      </w:r>
      <w:bookmarkEnd w:id="349"/>
      <w:bookmarkEnd w:id="350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getX509SN(int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lastRenderedPageBreak/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51" w:name="_Toc13038"/>
      <w:bookmarkStart w:id="352" w:name="_Toc79658180"/>
      <w:r>
        <w:rPr>
          <w:rFonts w:hint="eastAsia"/>
        </w:rPr>
        <w:t>二十一、无卡支付业务指令(20180326)</w:t>
      </w:r>
      <w:bookmarkEnd w:id="351"/>
      <w:bookmarkEnd w:id="352"/>
    </w:p>
    <w:p w14:paraId="5E11C026" w14:textId="77777777" w:rsidR="00543F9B" w:rsidRDefault="00543F9B">
      <w:pPr>
        <w:pStyle w:val="2"/>
      </w:pPr>
      <w:bookmarkStart w:id="353" w:name="_Toc15264"/>
      <w:bookmarkStart w:id="354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53"/>
      <w:bookmarkEnd w:id="354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SM2SignCustomized(String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55" w:name="_Toc10455"/>
      <w:bookmarkStart w:id="356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55"/>
      <w:bookmarkEnd w:id="356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SM2VerifyCustomized(String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57" w:name="_Toc499120419"/>
      <w:bookmarkStart w:id="358" w:name="_Toc3513"/>
      <w:bookmarkStart w:id="359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57"/>
      <w:r>
        <w:rPr>
          <w:rFonts w:hint="eastAsia"/>
        </w:rPr>
        <w:t>公钥</w:t>
      </w:r>
      <w:bookmarkEnd w:id="358"/>
      <w:bookmarkEnd w:id="359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lastRenderedPageBreak/>
        <w:t>String GetDNPublicKey(int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(byte[]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60" w:name="_Toc21039"/>
      <w:bookmarkStart w:id="361" w:name="_Toc79658184"/>
      <w:r>
        <w:rPr>
          <w:rFonts w:hint="eastAsia"/>
        </w:rPr>
        <w:t>二十二、新增指令（高性能支持）</w:t>
      </w:r>
      <w:bookmarkEnd w:id="360"/>
      <w:bookmarkEnd w:id="361"/>
    </w:p>
    <w:p w14:paraId="260477D1" w14:textId="77777777" w:rsidR="00543F9B" w:rsidRDefault="00543F9B">
      <w:pPr>
        <w:pStyle w:val="2"/>
      </w:pPr>
      <w:bookmarkStart w:id="362" w:name="_Toc359"/>
      <w:bookmarkStart w:id="363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62"/>
      <w:bookmarkEnd w:id="363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RetWrap calcHash(String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64" w:name="_Toc15394"/>
      <w:bookmarkStart w:id="365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64"/>
      <w:bookmarkEnd w:id="365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66" w:name="_Toc14395"/>
      <w:bookmarkStart w:id="367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66"/>
      <w:bookmarkEnd w:id="367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68" w:name="_Toc28358"/>
      <w:bookmarkStart w:id="369" w:name="_Toc79658188"/>
      <w:r>
        <w:rPr>
          <w:rFonts w:hint="eastAsia"/>
        </w:rPr>
        <w:t>二十三、签名验签模块指令</w:t>
      </w:r>
      <w:bookmarkEnd w:id="368"/>
      <w:bookmarkEnd w:id="369"/>
    </w:p>
    <w:p w14:paraId="3B20EC3B" w14:textId="77777777" w:rsidR="00543F9B" w:rsidRDefault="00543F9B">
      <w:pPr>
        <w:pStyle w:val="2"/>
      </w:pPr>
      <w:bookmarkStart w:id="370" w:name="_Toc31630"/>
      <w:bookmarkStart w:id="371" w:name="_Toc79658189"/>
      <w:bookmarkStart w:id="372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70"/>
      <w:bookmarkEnd w:id="3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3" w:name="OLE_LINK11"/>
            <w:bookmarkEnd w:id="372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4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74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73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75" w:name="_Toc28969"/>
      <w:bookmarkStart w:id="376" w:name="_Toc79658190"/>
      <w:bookmarkStart w:id="377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75"/>
      <w:bookmarkEnd w:id="376"/>
    </w:p>
    <w:bookmarkEnd w:id="377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8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9" w:name="OLE_LINK18"/>
            <w:bookmarkEnd w:id="378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0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80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1" w:name="OLE_LINK13"/>
            <w:bookmarkEnd w:id="379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81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82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82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83" w:name="OLE_LINK19"/>
      <w:r>
        <w:rPr>
          <w:rFonts w:hint="eastAsia"/>
        </w:rPr>
        <w:t>Recv=</w:t>
      </w:r>
    </w:p>
    <w:bookmarkEnd w:id="383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84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lastRenderedPageBreak/>
        <w:t xml:space="preserve">     55 3D 38 30 31 35 2C 43 4E 3D 38 30 31 35</w:t>
      </w:r>
    </w:p>
    <w:bookmarkEnd w:id="384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85" w:name="_Toc29935"/>
      <w:bookmarkStart w:id="386" w:name="_Toc79658191"/>
      <w:bookmarkStart w:id="387" w:name="OLE_LINK20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5"/>
      <w:bookmarkEnd w:id="386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byte[]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87"/>
    </w:p>
    <w:p w14:paraId="415618FF" w14:textId="77777777" w:rsidR="00543F9B" w:rsidRDefault="00543F9B">
      <w:pPr>
        <w:pStyle w:val="2"/>
      </w:pPr>
      <w:bookmarkStart w:id="388" w:name="_Toc21130"/>
      <w:bookmarkStart w:id="389" w:name="_Toc79658192"/>
      <w:r>
        <w:rPr>
          <w:rFonts w:hint="eastAsia"/>
        </w:rPr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8"/>
      <w:bookmarkEnd w:id="389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boolean SYD_NakedVerify(byte[]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90" w:name="_Toc31456"/>
      <w:bookmarkStart w:id="391" w:name="_Toc79658193"/>
      <w:bookmarkStart w:id="392" w:name="OLE_LINK25"/>
      <w:r>
        <w:rPr>
          <w:rFonts w:hint="eastAsia"/>
        </w:rPr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0"/>
      <w:bookmarkEnd w:id="391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String detachedSign(int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lastRenderedPageBreak/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92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SYD_DetachedSign(byte[]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t>String SYD_SM2_DetachedSign_HA(byte[]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7E0A621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lastRenderedPageBreak/>
        <w:t>String sm3AndDetachedSign(byte[]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7B1D7615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0BDC97B" w14:textId="213453DD" w:rsidR="006173D1" w:rsidRPr="00E93F54" w:rsidRDefault="006173D1" w:rsidP="006173D1">
      <w:pPr>
        <w:pStyle w:val="4"/>
      </w:pPr>
      <w:r>
        <w:rPr>
          <w:rFonts w:hint="eastAsia"/>
        </w:rPr>
        <w:t>2</w:t>
      </w:r>
      <w:r>
        <w:t>3.5.5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  <w:r w:rsidR="0021437F">
        <w:rPr>
          <w:rFonts w:hint="eastAsia"/>
        </w:rPr>
        <w:t>（数据做不带公钥的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</w:p>
    <w:p w14:paraId="4BE73A7E" w14:textId="77777777" w:rsidR="006173D1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BBC034" w14:textId="4E894C87" w:rsidR="006173D1" w:rsidRPr="00E25349" w:rsidRDefault="006173D1" w:rsidP="006173D1">
      <w:pPr>
        <w:pStyle w:val="a0"/>
        <w:rPr>
          <w:szCs w:val="21"/>
        </w:rPr>
      </w:pPr>
      <w:r w:rsidRPr="006173D1">
        <w:rPr>
          <w:lang w:bidi="ar"/>
        </w:rPr>
        <w:t>String sm3WithoutPKDetachedSign(byte[] orgData, String sCertDN)</w:t>
      </w:r>
      <w:r>
        <w:rPr>
          <w:rFonts w:hint="eastAsia"/>
          <w:lang w:bidi="ar"/>
        </w:rPr>
        <w:t>;</w:t>
      </w:r>
    </w:p>
    <w:p w14:paraId="3DC948DB" w14:textId="77777777" w:rsidR="006173D1" w:rsidRPr="00E25349" w:rsidRDefault="006173D1" w:rsidP="006173D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6DFCDBB7" w14:textId="77777777" w:rsidR="006173D1" w:rsidRPr="00E25349" w:rsidRDefault="006173D1" w:rsidP="006173D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85DED7" w14:textId="77777777" w:rsidR="006173D1" w:rsidRPr="002244B4" w:rsidRDefault="006173D1" w:rsidP="006173D1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62C28C2F" w14:textId="0697D50D" w:rsidR="006173D1" w:rsidRPr="006C6021" w:rsidRDefault="006173D1" w:rsidP="006173D1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>
        <w:rPr>
          <w:rFonts w:hint="eastAsia"/>
          <w:szCs w:val="21"/>
        </w:rPr>
        <w:t>不带公钥的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5C88DC1C" w14:textId="77777777" w:rsidR="006173D1" w:rsidRPr="005935C6" w:rsidRDefault="006173D1" w:rsidP="006173D1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520EECE9" w14:textId="02EA69B1" w:rsidR="006173D1" w:rsidRPr="005935C6" w:rsidRDefault="006173D1" w:rsidP="006173D1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21A389C7" w14:textId="77777777" w:rsidR="006173D1" w:rsidRPr="001A7D52" w:rsidRDefault="006173D1" w:rsidP="006173D1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19E956AF" w14:textId="77777777" w:rsidR="006173D1" w:rsidRDefault="006173D1" w:rsidP="006173D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47F6CB" w14:textId="09EA772B" w:rsidR="006173D1" w:rsidRDefault="006173D1" w:rsidP="006173D1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93" w:name="_Toc2719"/>
      <w:bookmarkStart w:id="394" w:name="_Toc79658194"/>
      <w:bookmarkStart w:id="395" w:name="OLE_LINK28"/>
      <w:r>
        <w:rPr>
          <w:rFonts w:hint="eastAsia"/>
        </w:rPr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3"/>
      <w:bookmarkEnd w:id="394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boolean detachedVerify(int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lastRenderedPageBreak/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395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1EB08AC4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</w:t>
      </w:r>
      <w:r w:rsidR="0021437F">
        <w:rPr>
          <w:rFonts w:hint="eastAsia"/>
        </w:rPr>
        <w:t>（数据做带公钥的</w:t>
      </w:r>
      <w:r w:rsidR="0021437F">
        <w:rPr>
          <w:rFonts w:hint="eastAsia"/>
        </w:rPr>
        <w:t>hash</w:t>
      </w:r>
      <w:r w:rsidR="0021437F"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sm3AndDetachedVerify(byte[]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1AAC7AD8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93AC515" w14:textId="65056841" w:rsidR="00787193" w:rsidRPr="0077168D" w:rsidRDefault="00787193" w:rsidP="00787193">
      <w:pPr>
        <w:pStyle w:val="4"/>
      </w:pPr>
      <w:r>
        <w:rPr>
          <w:rFonts w:hint="eastAsia"/>
        </w:rPr>
        <w:lastRenderedPageBreak/>
        <w:t>2</w:t>
      </w:r>
      <w:r>
        <w:t xml:space="preserve">3.6.1.4 </w:t>
      </w:r>
      <w:r w:rsidRPr="0077168D">
        <w:rPr>
          <w:rFonts w:hint="eastAsia"/>
        </w:rPr>
        <w:t>带公钥证书的数字签名验签</w:t>
      </w:r>
      <w:r>
        <w:rPr>
          <w:rFonts w:hint="eastAsia"/>
        </w:rPr>
        <w:t>（</w:t>
      </w:r>
      <w:r w:rsidR="0021437F">
        <w:rPr>
          <w:rFonts w:hint="eastAsia"/>
        </w:rPr>
        <w:t>数据做</w:t>
      </w:r>
      <w:r>
        <w:rPr>
          <w:rFonts w:hint="eastAsia"/>
        </w:rPr>
        <w:t>不带公钥</w:t>
      </w:r>
      <w:r w:rsidR="0021437F">
        <w:rPr>
          <w:rFonts w:hint="eastAsia"/>
        </w:rPr>
        <w:t>的</w:t>
      </w:r>
      <w:r w:rsidR="0021437F">
        <w:rPr>
          <w:rFonts w:hint="eastAsia"/>
        </w:rPr>
        <w:t>hash</w:t>
      </w:r>
      <w:r>
        <w:rPr>
          <w:rFonts w:hint="eastAsia"/>
        </w:rPr>
        <w:t>）</w:t>
      </w:r>
      <w:r w:rsidRPr="0077168D">
        <w:rPr>
          <w:rFonts w:hint="eastAsia"/>
        </w:rPr>
        <w:t>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5EA7AD8A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B96B29" w14:textId="2BAC7775" w:rsidR="00787193" w:rsidRPr="00E25349" w:rsidRDefault="00787193" w:rsidP="00787193">
      <w:pPr>
        <w:ind w:firstLine="420"/>
        <w:rPr>
          <w:sz w:val="21"/>
          <w:szCs w:val="21"/>
        </w:rPr>
      </w:pPr>
      <w:r w:rsidRPr="00787193">
        <w:rPr>
          <w:sz w:val="21"/>
          <w:szCs w:val="21"/>
        </w:rPr>
        <w:t>boolean sm3WithoutPKDetachedVerify(byte[]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2150F08B" w14:textId="77777777" w:rsidR="00787193" w:rsidRPr="00E25349" w:rsidRDefault="00787193" w:rsidP="0078719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3928C682" w14:textId="77777777" w:rsidR="00787193" w:rsidRPr="00E25349" w:rsidRDefault="00787193" w:rsidP="0078719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54440A" w14:textId="77777777" w:rsidR="00787193" w:rsidRPr="004D257F" w:rsidRDefault="00787193" w:rsidP="00787193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7C3132A" w14:textId="20FC079D" w:rsidR="00787193" w:rsidRPr="006C6021" w:rsidRDefault="00787193" w:rsidP="00787193">
      <w:pPr>
        <w:pStyle w:val="a0"/>
      </w:pPr>
      <w:r w:rsidRPr="004D257F">
        <w:rPr>
          <w:rFonts w:hint="eastAsia"/>
          <w:szCs w:val="21"/>
        </w:rPr>
        <w:t>原始数据将在接口内部进行</w:t>
      </w:r>
      <w:r>
        <w:rPr>
          <w:rFonts w:hint="eastAsia"/>
          <w:szCs w:val="21"/>
        </w:rPr>
        <w:t>不带公钥的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1C322E1" w14:textId="77777777" w:rsidR="00787193" w:rsidRPr="005935C6" w:rsidRDefault="00787193" w:rsidP="0078719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F2F2023" w14:textId="7FBCCB34" w:rsidR="00787193" w:rsidRPr="005935C6" w:rsidRDefault="00787193" w:rsidP="0078719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0DF0A7A0" w14:textId="77777777" w:rsidR="00787193" w:rsidRPr="001A7D52" w:rsidRDefault="00787193" w:rsidP="00787193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645B4E7C" w14:textId="77777777" w:rsidR="00787193" w:rsidRDefault="00787193" w:rsidP="0078719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DECF14" w14:textId="77777777" w:rsidR="00787193" w:rsidRDefault="00787193" w:rsidP="0078719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5F1684A" w14:textId="77777777" w:rsidR="00787193" w:rsidRDefault="00787193" w:rsidP="004D257F">
      <w:pPr>
        <w:pStyle w:val="a0"/>
        <w:rPr>
          <w:lang w:bidi="ar"/>
        </w:rPr>
      </w:pPr>
    </w:p>
    <w:p w14:paraId="6CDF3B21" w14:textId="067514D8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>3.6.1.</w:t>
      </w:r>
      <w:r w:rsidR="0037264D">
        <w:t>5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SYD_SM2_DetachedVerify_HA(byte[]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9429C86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>3.6.1.</w:t>
      </w:r>
      <w:r w:rsidR="0037264D">
        <w:t>6</w:t>
      </w:r>
      <w:r>
        <w:t xml:space="preserve">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>X509 detachedVerifyAndGetX509(int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B0A2740" w:rsidR="00543F9B" w:rsidRDefault="00543F9B">
      <w:pPr>
        <w:pStyle w:val="2"/>
      </w:pPr>
      <w:bookmarkStart w:id="396" w:name="_Toc7313"/>
      <w:bookmarkStart w:id="397" w:name="_Toc79658195"/>
      <w:r>
        <w:rPr>
          <w:rFonts w:hint="eastAsia"/>
        </w:rPr>
        <w:t>23.6.2</w:t>
      </w:r>
      <w:bookmarkEnd w:id="396"/>
      <w:bookmarkEnd w:id="397"/>
      <w:r w:rsidR="00EB0134" w:rsidRPr="00D64126">
        <w:rPr>
          <w:rFonts w:hint="eastAsia"/>
          <w:szCs w:val="21"/>
        </w:rPr>
        <w:t>从签名中获取证书</w:t>
      </w:r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SYD_Get_X509_CertInfo_HA(byte[]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98" w:name="_Toc20700"/>
      <w:bookmarkStart w:id="399" w:name="_Toc79658196"/>
      <w:bookmarkStart w:id="400" w:name="OLE_LINK30"/>
      <w:r>
        <w:rPr>
          <w:rFonts w:hint="eastAsia"/>
        </w:rPr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98"/>
      <w:bookmarkEnd w:id="399"/>
    </w:p>
    <w:bookmarkEnd w:id="400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401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401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402" w:name="_Toc11398"/>
      <w:bookmarkStart w:id="403" w:name="_Toc79658197"/>
      <w:bookmarkStart w:id="404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402"/>
      <w:bookmarkEnd w:id="403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RetWrap getAllCert(int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404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405" w:name="_Toc19218"/>
      <w:bookmarkStart w:id="406" w:name="_Toc79658198"/>
      <w:bookmarkStart w:id="407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405"/>
      <w:bookmarkEnd w:id="406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importCert(byte[]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07"/>
    </w:p>
    <w:p w14:paraId="5E4CC80F" w14:textId="77777777" w:rsidR="00543F9B" w:rsidRDefault="00543F9B">
      <w:pPr>
        <w:pStyle w:val="2"/>
      </w:pPr>
      <w:bookmarkStart w:id="408" w:name="_Toc18756"/>
      <w:bookmarkStart w:id="409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408"/>
      <w:bookmarkEnd w:id="40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10" w:name="_Toc13789"/>
      <w:bookmarkStart w:id="411" w:name="_Toc79658200"/>
      <w:r>
        <w:rPr>
          <w:rFonts w:hint="eastAsia"/>
        </w:rPr>
        <w:lastRenderedPageBreak/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10"/>
      <w:bookmarkEnd w:id="4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6C4C646B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2" w:name="_Toc7283"/>
      <w:bookmarkStart w:id="413" w:name="_Toc79658201"/>
      <w:r>
        <w:rPr>
          <w:rFonts w:ascii="黑体" w:hAnsi="黑体" w:cs="黑体" w:hint="eastAsia"/>
          <w:color w:val="000000"/>
          <w:shd w:val="clear" w:color="auto" w:fill="FFFFFF"/>
        </w:rPr>
        <w:t>23.12带公钥证书与原始数据的数字签名（遵循 PKCS#7）</w:t>
      </w:r>
      <w:bookmarkEnd w:id="412"/>
      <w:bookmarkEnd w:id="413"/>
    </w:p>
    <w:p w14:paraId="7FCA0DBA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7D92EF" w14:textId="5F55BF15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>String attachedSign(byte[]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3D7A7FC4" w14:textId="08DBC2BA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18</w:t>
      </w:r>
    </w:p>
    <w:p w14:paraId="1F844ABC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6063C5" w14:textId="2CA65F54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使用指定的证书</w:t>
      </w:r>
      <w:r w:rsidRPr="00240CBB">
        <w:rPr>
          <w:rFonts w:hint="eastAsia"/>
          <w:szCs w:val="21"/>
        </w:rPr>
        <w:t xml:space="preserve"> DN</w:t>
      </w:r>
      <w:r w:rsidRPr="00240CBB">
        <w:rPr>
          <w:rFonts w:hint="eastAsia"/>
          <w:szCs w:val="21"/>
        </w:rPr>
        <w:t>，从加密设备获取对应的私钥证书，对指定的原始数据编制带公钥证书的数字签名（遵循</w:t>
      </w:r>
      <w:r w:rsidRPr="00240CBB">
        <w:rPr>
          <w:rFonts w:hint="eastAsia"/>
          <w:szCs w:val="21"/>
        </w:rPr>
        <w:t xml:space="preserve"> PKCS#7</w:t>
      </w:r>
      <w:r w:rsidRPr="00240CBB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42E040FA" w14:textId="77777777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30298A71" w14:textId="77777777" w:rsidR="00240CBB" w:rsidRPr="005935C6" w:rsidRDefault="00240CBB" w:rsidP="00240CBB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4B0DFCD" w14:textId="09811995" w:rsidR="00240CBB" w:rsidRPr="001A7D52" w:rsidRDefault="00240CBB" w:rsidP="00240CBB">
      <w:pPr>
        <w:pStyle w:val="a0"/>
      </w:pPr>
      <w:r w:rsidRPr="00240CBB">
        <w:rPr>
          <w:szCs w:val="21"/>
        </w:rPr>
        <w:t>sCertDN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证书</w:t>
      </w:r>
      <w:r>
        <w:rPr>
          <w:rFonts w:ascii="Times New Roman" w:hAnsi="Times New Roman"/>
          <w:kern w:val="0"/>
          <w:szCs w:val="21"/>
          <w:lang w:bidi="ar"/>
        </w:rPr>
        <w:t>DN</w:t>
      </w:r>
      <w:r>
        <w:rPr>
          <w:rFonts w:hint="eastAsia"/>
        </w:rPr>
        <w:t>。</w:t>
      </w:r>
    </w:p>
    <w:p w14:paraId="508691A4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C86869" w14:textId="057B9AFC" w:rsidR="00543F9B" w:rsidRPr="00240CB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符合</w:t>
      </w:r>
      <w:r w:rsidRPr="00240CBB">
        <w:rPr>
          <w:rFonts w:hint="eastAsia"/>
          <w:lang w:bidi="ar"/>
        </w:rPr>
        <w:t>PKCS7</w:t>
      </w:r>
      <w:r w:rsidRPr="00240CBB">
        <w:rPr>
          <w:rFonts w:hint="eastAsia"/>
          <w:lang w:bidi="ar"/>
        </w:rPr>
        <w:t>标准的签名结果</w:t>
      </w:r>
      <w:r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 </w:t>
      </w:r>
    </w:p>
    <w:p w14:paraId="725A31D9" w14:textId="5768D8A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4" w:name="_Toc32192"/>
      <w:bookmarkStart w:id="415" w:name="_Toc79658202"/>
      <w:r>
        <w:rPr>
          <w:rFonts w:ascii="黑体" w:hAnsi="黑体" w:cs="黑体" w:hint="eastAsia"/>
          <w:color w:val="000000"/>
          <w:shd w:val="clear" w:color="auto" w:fill="FFFFFF"/>
        </w:rPr>
        <w:lastRenderedPageBreak/>
        <w:t>23.13带公钥证书与原始数据的数字签名验签（遵循 PKCS#7）</w:t>
      </w:r>
      <w:bookmarkEnd w:id="414"/>
      <w:bookmarkEnd w:id="415"/>
    </w:p>
    <w:p w14:paraId="48EC1FEE" w14:textId="3870B8A8" w:rsidR="004B1EDC" w:rsidRPr="004B1EDC" w:rsidRDefault="004B1EDC" w:rsidP="004B1EDC">
      <w:pPr>
        <w:pStyle w:val="a0"/>
        <w:ind w:firstLineChars="0" w:firstLine="0"/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</w:pP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 xml:space="preserve">3.13.1 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验签</w:t>
      </w: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，返回公钥证书信息</w:t>
      </w:r>
    </w:p>
    <w:p w14:paraId="686FD9D8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05201E" w14:textId="1E5BA048" w:rsidR="00240CBB" w:rsidRPr="00E25349" w:rsidRDefault="00240CBB" w:rsidP="00240CBB">
      <w:pPr>
        <w:ind w:firstLine="420"/>
        <w:rPr>
          <w:sz w:val="21"/>
          <w:szCs w:val="21"/>
        </w:rPr>
      </w:pPr>
      <w:r w:rsidRPr="00240CBB">
        <w:rPr>
          <w:sz w:val="21"/>
          <w:szCs w:val="21"/>
        </w:rPr>
        <w:t xml:space="preserve">X509 </w:t>
      </w:r>
      <w:r w:rsidR="002E4B9F" w:rsidRPr="002E4B9F">
        <w:rPr>
          <w:sz w:val="21"/>
          <w:szCs w:val="21"/>
        </w:rPr>
        <w:t xml:space="preserve">attachedVerifyAndGetX509 </w:t>
      </w:r>
      <w:r w:rsidRPr="00240CBB">
        <w:rPr>
          <w:sz w:val="21"/>
          <w:szCs w:val="21"/>
        </w:rPr>
        <w:t>(String sign)</w:t>
      </w:r>
      <w:r w:rsidRPr="00E25349">
        <w:rPr>
          <w:rFonts w:hint="eastAsia"/>
          <w:sz w:val="21"/>
          <w:szCs w:val="21"/>
        </w:rPr>
        <w:t>;</w:t>
      </w:r>
    </w:p>
    <w:p w14:paraId="2DADE0E9" w14:textId="18980B03" w:rsidR="00240CBB" w:rsidRPr="00E25349" w:rsidRDefault="00240CBB" w:rsidP="00240CB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029A2576" w14:textId="77777777" w:rsidR="00240CBB" w:rsidRPr="00E25349" w:rsidRDefault="00240CBB" w:rsidP="00240CB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BAC256" w14:textId="77777777" w:rsidR="00240CBB" w:rsidRPr="00240CBB" w:rsidRDefault="00240CBB" w:rsidP="00240CBB">
      <w:pPr>
        <w:pStyle w:val="a0"/>
        <w:rPr>
          <w:szCs w:val="21"/>
        </w:rPr>
      </w:pPr>
      <w:r w:rsidRPr="00240CBB">
        <w:rPr>
          <w:rFonts w:hint="eastAsia"/>
          <w:szCs w:val="21"/>
        </w:rPr>
        <w:t>对指定的原始数据核验其带公钥证书签名。如签名有效（含证书无效）且需返回签名</w:t>
      </w:r>
    </w:p>
    <w:p w14:paraId="6E9BD909" w14:textId="10BE3F8D" w:rsidR="00240CBB" w:rsidRPr="006C6021" w:rsidRDefault="00240CBB" w:rsidP="00240CBB">
      <w:pPr>
        <w:pStyle w:val="a0"/>
      </w:pPr>
      <w:r w:rsidRPr="00240CBB">
        <w:rPr>
          <w:rFonts w:hint="eastAsia"/>
          <w:szCs w:val="21"/>
        </w:rPr>
        <w:t>者公钥证书信息时，同时返回签名者公钥证书信息</w:t>
      </w:r>
      <w:r w:rsidRPr="006C6021">
        <w:rPr>
          <w:rFonts w:hint="eastAsia"/>
        </w:rPr>
        <w:t>。</w:t>
      </w:r>
    </w:p>
    <w:p w14:paraId="5CC4FBBC" w14:textId="3F1597F6" w:rsidR="00240CBB" w:rsidRPr="005935C6" w:rsidRDefault="00240CBB" w:rsidP="00240CB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BFA43FA" w14:textId="2B16148E" w:rsidR="00240CBB" w:rsidRPr="001A7D52" w:rsidRDefault="00240CBB" w:rsidP="00240CBB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1B0E77C8" w14:textId="77777777" w:rsidR="00240CBB" w:rsidRDefault="00240CBB" w:rsidP="00240CB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4C48138" w14:textId="00B47366" w:rsidR="00543F9B" w:rsidRDefault="00240CBB" w:rsidP="00240CBB">
      <w:pPr>
        <w:pStyle w:val="a0"/>
        <w:rPr>
          <w:lang w:bidi="ar"/>
        </w:rPr>
      </w:pPr>
      <w:r w:rsidRPr="00240CBB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240CBB">
        <w:rPr>
          <w:rFonts w:hint="eastAsia"/>
          <w:lang w:bidi="ar"/>
        </w:rPr>
        <w:t>CERT_INFO</w:t>
      </w:r>
      <w:r w:rsidRPr="00240CBB">
        <w:rPr>
          <w:rFonts w:hint="eastAsia"/>
          <w:lang w:bidi="ar"/>
        </w:rPr>
        <w:t>结构的证书数据</w:t>
      </w:r>
      <w:r>
        <w:rPr>
          <w:rFonts w:hint="eastAsia"/>
          <w:lang w:bidi="ar"/>
        </w:rPr>
        <w:t>。</w:t>
      </w:r>
    </w:p>
    <w:p w14:paraId="30AA9A2C" w14:textId="4FB10C64" w:rsidR="004B1EDC" w:rsidRPr="004B1EDC" w:rsidRDefault="004B1EDC" w:rsidP="004B1EDC">
      <w:pPr>
        <w:pStyle w:val="a0"/>
        <w:ind w:firstLineChars="0" w:firstLine="0"/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</w:pPr>
      <w:r w:rsidRPr="004B1EDC"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>3.13.</w:t>
      </w:r>
      <w:r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>2</w:t>
      </w:r>
      <w:r w:rsidRPr="004B1EDC">
        <w:rPr>
          <w:rFonts w:ascii="黑体" w:eastAsia="黑体" w:hAnsi="黑体" w:cs="黑体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shd w:val="clear" w:color="auto" w:fill="FFFFFF"/>
        </w:rPr>
        <w:t>验签</w:t>
      </w:r>
    </w:p>
    <w:p w14:paraId="1BE966B6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161258" w14:textId="073DEE3A" w:rsidR="004B1EDC" w:rsidRPr="00E25349" w:rsidRDefault="004B1EDC" w:rsidP="004B1EDC">
      <w:pPr>
        <w:ind w:firstLine="420"/>
        <w:rPr>
          <w:sz w:val="21"/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oolean</w:t>
      </w:r>
      <w:r w:rsidRPr="00240CBB">
        <w:rPr>
          <w:sz w:val="21"/>
          <w:szCs w:val="21"/>
        </w:rPr>
        <w:t xml:space="preserve"> attachedVerify(String sign)</w:t>
      </w:r>
      <w:r w:rsidRPr="00E25349">
        <w:rPr>
          <w:rFonts w:hint="eastAsia"/>
          <w:sz w:val="21"/>
          <w:szCs w:val="21"/>
        </w:rPr>
        <w:t>;</w:t>
      </w:r>
    </w:p>
    <w:p w14:paraId="3DCAA155" w14:textId="77777777" w:rsidR="004B1EDC" w:rsidRPr="00E25349" w:rsidRDefault="004B1EDC" w:rsidP="004B1ED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</w:t>
      </w:r>
      <w:r>
        <w:rPr>
          <w:sz w:val="21"/>
          <w:szCs w:val="21"/>
        </w:rPr>
        <w:t>19</w:t>
      </w:r>
    </w:p>
    <w:p w14:paraId="219C167E" w14:textId="77777777" w:rsidR="004B1EDC" w:rsidRPr="00E25349" w:rsidRDefault="004B1EDC" w:rsidP="004B1ED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642E4C" w14:textId="3B02C16E" w:rsidR="004B1EDC" w:rsidRPr="006C6021" w:rsidRDefault="004B1EDC" w:rsidP="004B1EDC">
      <w:pPr>
        <w:pStyle w:val="a0"/>
      </w:pPr>
      <w:r w:rsidRPr="00240CBB">
        <w:rPr>
          <w:rFonts w:hint="eastAsia"/>
          <w:szCs w:val="21"/>
        </w:rPr>
        <w:t>对指定的原始数据核验其带公钥证书签名。</w:t>
      </w:r>
    </w:p>
    <w:p w14:paraId="4850F5D9" w14:textId="77777777" w:rsidR="004B1EDC" w:rsidRPr="005935C6" w:rsidRDefault="004B1EDC" w:rsidP="004B1ED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4F4504F" w14:textId="77777777" w:rsidR="004B1EDC" w:rsidRPr="001A7D52" w:rsidRDefault="004B1EDC" w:rsidP="004B1EDC">
      <w:pPr>
        <w:pStyle w:val="a0"/>
      </w:pPr>
      <w:r w:rsidRPr="00240CBB">
        <w:rPr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lang w:bidi="ar"/>
        </w:rPr>
        <w:t>已签名数据</w:t>
      </w:r>
      <w:r>
        <w:rPr>
          <w:rFonts w:hint="eastAsia"/>
        </w:rPr>
        <w:t>。</w:t>
      </w:r>
    </w:p>
    <w:p w14:paraId="0BB9D5AC" w14:textId="77777777" w:rsidR="004B1EDC" w:rsidRDefault="004B1EDC" w:rsidP="004B1ED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5BBCCC0" w14:textId="192824E1" w:rsidR="004B1EDC" w:rsidRDefault="004B1EDC" w:rsidP="004B1EDC">
      <w:pPr>
        <w:pStyle w:val="a0"/>
      </w:pPr>
      <w:r>
        <w:rPr>
          <w:szCs w:val="21"/>
        </w:rPr>
        <w:t>b</w:t>
      </w:r>
      <w:r>
        <w:rPr>
          <w:rFonts w:hint="eastAsia"/>
          <w:szCs w:val="21"/>
        </w:rPr>
        <w:t>oolean:</w:t>
      </w:r>
      <w:r>
        <w:rPr>
          <w:szCs w:val="21"/>
        </w:rPr>
        <w:t xml:space="preserve"> </w:t>
      </w:r>
      <w:r w:rsidR="00B37BA6" w:rsidRPr="00B37BA6">
        <w:rPr>
          <w:rFonts w:hint="eastAsia"/>
          <w:szCs w:val="21"/>
        </w:rPr>
        <w:t xml:space="preserve">true </w:t>
      </w:r>
      <w:r w:rsidR="00B37BA6" w:rsidRPr="00B37BA6">
        <w:rPr>
          <w:rFonts w:hint="eastAsia"/>
          <w:szCs w:val="21"/>
        </w:rPr>
        <w:t>验签通过</w:t>
      </w:r>
      <w:r w:rsidR="00B37BA6" w:rsidRPr="00B37BA6">
        <w:rPr>
          <w:rFonts w:hint="eastAsia"/>
          <w:szCs w:val="21"/>
        </w:rPr>
        <w:t xml:space="preserve"> false </w:t>
      </w:r>
      <w:r w:rsidR="00B37BA6" w:rsidRPr="00B37BA6">
        <w:rPr>
          <w:rFonts w:hint="eastAsia"/>
          <w:szCs w:val="21"/>
        </w:rPr>
        <w:t>验签失败</w:t>
      </w:r>
      <w:r>
        <w:rPr>
          <w:rFonts w:hint="eastAsia"/>
          <w:lang w:bidi="ar"/>
        </w:rPr>
        <w:t>。</w:t>
      </w: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6" w:name="_Toc3102"/>
      <w:bookmarkStart w:id="417" w:name="_Toc79658203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16"/>
      <w:bookmarkEnd w:id="417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GetX509CertInfo(String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080CEF10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8" w:name="_Toc13791"/>
      <w:bookmarkStart w:id="419" w:name="_Toc79658204"/>
      <w:r>
        <w:rPr>
          <w:rFonts w:ascii="黑体" w:hAnsi="黑体" w:cs="黑体" w:hint="eastAsia"/>
          <w:color w:val="000000"/>
          <w:shd w:val="clear" w:color="auto" w:fill="FFFFFF"/>
        </w:rPr>
        <w:lastRenderedPageBreak/>
        <w:t>23.15获取证书内容</w:t>
      </w:r>
      <w:bookmarkEnd w:id="418"/>
      <w:bookmarkEnd w:id="419"/>
    </w:p>
    <w:p w14:paraId="016E4FC5" w14:textId="1EE9963A" w:rsidR="00E50BEB" w:rsidRPr="00E50BEB" w:rsidRDefault="00E50BEB" w:rsidP="00E50BEB">
      <w:pPr>
        <w:pStyle w:val="4"/>
      </w:pPr>
      <w:r>
        <w:t xml:space="preserve">23.15.1 </w:t>
      </w:r>
      <w:r>
        <w:rPr>
          <w:rFonts w:ascii="黑体" w:hAnsi="黑体" w:cs="黑体" w:hint="eastAsia"/>
          <w:color w:val="000000"/>
          <w:shd w:val="clear" w:color="auto" w:fill="FFFFFF"/>
        </w:rPr>
        <w:t>通过机构号获取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GetX509CertFileC(String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F098C7C" w:rsidR="00543F9B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65126FCA" w14:textId="174FA49E" w:rsidR="00E50BEB" w:rsidRPr="00E50BEB" w:rsidRDefault="00E50BEB" w:rsidP="00E50BEB">
      <w:pPr>
        <w:pStyle w:val="4"/>
      </w:pPr>
      <w:r>
        <w:t xml:space="preserve">23.15.2 </w:t>
      </w:r>
      <w:r>
        <w:rPr>
          <w:rFonts w:ascii="黑体" w:hAnsi="黑体" w:cs="黑体" w:hint="eastAsia"/>
          <w:color w:val="000000"/>
          <w:shd w:val="clear" w:color="auto" w:fill="FFFFFF"/>
        </w:rPr>
        <w:t>通过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序列号</w:t>
      </w:r>
      <w:r>
        <w:rPr>
          <w:rFonts w:ascii="黑体" w:hAnsi="黑体" w:cs="黑体" w:hint="eastAsia"/>
          <w:color w:val="000000"/>
          <w:shd w:val="clear" w:color="auto" w:fill="FFFFFF"/>
        </w:rPr>
        <w:t>获取</w:t>
      </w:r>
      <w:r w:rsidR="00280847">
        <w:rPr>
          <w:rFonts w:ascii="黑体" w:hAnsi="黑体" w:cs="黑体" w:hint="eastAsia"/>
          <w:color w:val="000000"/>
          <w:shd w:val="clear" w:color="auto" w:fill="FFFFFF"/>
        </w:rPr>
        <w:t>证书内容</w:t>
      </w:r>
    </w:p>
    <w:p w14:paraId="0F5772C0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D9E57A" w14:textId="56840CC9" w:rsidR="00E50BEB" w:rsidRPr="00E25349" w:rsidRDefault="00280847" w:rsidP="00E50BEB">
      <w:pPr>
        <w:ind w:firstLine="420"/>
        <w:rPr>
          <w:sz w:val="21"/>
          <w:szCs w:val="21"/>
        </w:rPr>
      </w:pPr>
      <w:r w:rsidRPr="00280847">
        <w:rPr>
          <w:sz w:val="21"/>
          <w:szCs w:val="21"/>
        </w:rPr>
        <w:t>String GetX509CertFileBySN(String sn, int nCertType)</w:t>
      </w:r>
      <w:r w:rsidR="00E50BEB" w:rsidRPr="00D64126">
        <w:rPr>
          <w:sz w:val="21"/>
          <w:szCs w:val="21"/>
        </w:rPr>
        <w:t>;</w:t>
      </w:r>
    </w:p>
    <w:p w14:paraId="4A4535DD" w14:textId="77777777" w:rsidR="00E50BEB" w:rsidRPr="00E25349" w:rsidRDefault="00E50BEB" w:rsidP="00E50BE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5C303022" w14:textId="77777777" w:rsidR="00E50BEB" w:rsidRPr="00E25349" w:rsidRDefault="00E50BEB" w:rsidP="00E50BE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B361D1" w14:textId="78BCB5B8" w:rsidR="00E50BEB" w:rsidRPr="006C6021" w:rsidRDefault="00280847" w:rsidP="00E50BEB">
      <w:pPr>
        <w:pStyle w:val="a0"/>
      </w:pPr>
      <w:r w:rsidRPr="00280847">
        <w:rPr>
          <w:rFonts w:hint="eastAsia"/>
          <w:szCs w:val="21"/>
        </w:rPr>
        <w:t>通过</w:t>
      </w:r>
      <w:r w:rsidR="00726EEC" w:rsidRPr="00280847">
        <w:rPr>
          <w:rFonts w:hint="eastAsia"/>
          <w:szCs w:val="21"/>
        </w:rPr>
        <w:t>证书序号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获取</w:t>
      </w:r>
      <w:r w:rsidRPr="00280847">
        <w:rPr>
          <w:rFonts w:hint="eastAsia"/>
          <w:szCs w:val="21"/>
        </w:rPr>
        <w:t xml:space="preserve"> X509 </w:t>
      </w:r>
      <w:r w:rsidRPr="00280847">
        <w:rPr>
          <w:rFonts w:hint="eastAsia"/>
          <w:szCs w:val="21"/>
        </w:rPr>
        <w:t>证书信息</w:t>
      </w:r>
      <w:r w:rsidR="00E50BEB" w:rsidRPr="006C6021">
        <w:rPr>
          <w:rFonts w:hint="eastAsia"/>
        </w:rPr>
        <w:t>。</w:t>
      </w:r>
    </w:p>
    <w:p w14:paraId="5FBC641E" w14:textId="77777777" w:rsidR="00E50BEB" w:rsidRPr="005935C6" w:rsidRDefault="00E50BEB" w:rsidP="00E50BE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959C0E4" w14:textId="2B59E6AC" w:rsidR="00E50BEB" w:rsidRPr="000E19E5" w:rsidRDefault="00280847" w:rsidP="00E50BEB">
      <w:pPr>
        <w:pStyle w:val="a0"/>
        <w:rPr>
          <w:szCs w:val="21"/>
        </w:rPr>
      </w:pPr>
      <w:r>
        <w:rPr>
          <w:rFonts w:hint="eastAsia"/>
          <w:szCs w:val="21"/>
        </w:rPr>
        <w:t>sn</w:t>
      </w:r>
      <w:r w:rsidR="00E50BEB" w:rsidRPr="000E19E5">
        <w:rPr>
          <w:rFonts w:hint="eastAsia"/>
          <w:szCs w:val="21"/>
        </w:rPr>
        <w:t xml:space="preserve">: </w:t>
      </w:r>
      <w:r w:rsidRPr="00280847">
        <w:rPr>
          <w:rFonts w:hint="eastAsia"/>
          <w:szCs w:val="21"/>
        </w:rPr>
        <w:t>sn</w:t>
      </w:r>
      <w:r w:rsidRPr="00280847">
        <w:rPr>
          <w:rFonts w:hint="eastAsia"/>
          <w:szCs w:val="21"/>
        </w:rPr>
        <w:t>，证书序号</w:t>
      </w:r>
      <w:r w:rsidR="00E50BEB" w:rsidRPr="000E19E5">
        <w:rPr>
          <w:rFonts w:hint="eastAsia"/>
          <w:szCs w:val="21"/>
        </w:rPr>
        <w:t>。</w:t>
      </w:r>
    </w:p>
    <w:p w14:paraId="6349DD8B" w14:textId="77777777" w:rsidR="00E50BEB" w:rsidRPr="001A7D52" w:rsidRDefault="00E50BEB" w:rsidP="00E50BEB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23C4FADC" w14:textId="77777777" w:rsidR="00E50BEB" w:rsidRDefault="00E50BEB" w:rsidP="00E50BE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5F74D9" w14:textId="4C2CAE42" w:rsidR="00E50BEB" w:rsidRPr="000E19E5" w:rsidRDefault="00E50BEB" w:rsidP="00E50BE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20" w:name="_Toc14079"/>
      <w:bookmarkStart w:id="421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20"/>
      <w:bookmarkEnd w:id="421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RSAGetPublicKeyC(String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SM2GetPublicKeyC(String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13ACAA80" w:rsid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29F57769" w14:textId="7A163D8A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22" w:name="_Toc83224904"/>
      <w:r>
        <w:rPr>
          <w:rFonts w:asciiTheme="minorHAnsi" w:eastAsiaTheme="minorEastAsia" w:hAnsiTheme="minorHAnsi" w:cstheme="minorBidi"/>
          <w:b/>
          <w:sz w:val="32"/>
        </w:rPr>
        <w:lastRenderedPageBreak/>
        <w:t>23.16.4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QQ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 通过密钥索引获得</w:t>
      </w:r>
      <w:r w:rsidRPr="004A7B4A">
        <w:rPr>
          <w:rFonts w:asciiTheme="minorHAnsi" w:eastAsiaTheme="minorEastAsia" w:hAnsiTheme="minorHAnsi" w:cstheme="minorBidi"/>
          <w:b/>
          <w:sz w:val="32"/>
        </w:rPr>
        <w:t xml:space="preserve"> SM2 公钥(DER 编码)</w:t>
      </w:r>
      <w:bookmarkEnd w:id="422"/>
    </w:p>
    <w:p w14:paraId="48F2C106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E3E0C4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String SM2GetPublicKeyC(String privateKeyTag)</w:t>
      </w:r>
      <w:r w:rsidRPr="004A7B4A">
        <w:rPr>
          <w:rFonts w:ascii="宋体" w:hAnsi="宋体" w:cs="宋体" w:hint="eastAsia"/>
          <w:color w:val="000000"/>
          <w:kern w:val="0"/>
          <w:shd w:val="clear" w:color="auto" w:fill="FFFFFF"/>
          <w:lang w:eastAsia="zh-Hans"/>
        </w:rPr>
        <w:t>;</w:t>
      </w:r>
    </w:p>
    <w:p w14:paraId="7832940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>指令：</w:t>
      </w:r>
    </w:p>
    <w:p w14:paraId="47657555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hd w:val="clear" w:color="auto" w:fill="FFFFFF"/>
        </w:rPr>
        <w:t>QQ</w:t>
      </w:r>
    </w:p>
    <w:p w14:paraId="1A531EEA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1D5B31B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通过密钥索引获得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SM2 公钥(DER 编码)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7E44B9D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A85AA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2"/>
        </w:rPr>
      </w:pPr>
      <w:r w:rsidRPr="004A7B4A">
        <w:rPr>
          <w:rFonts w:asciiTheme="minorEastAsia" w:eastAsiaTheme="minorEastAsia" w:hAnsiTheme="minorEastAsia" w:cstheme="minorEastAsia"/>
          <w:sz w:val="21"/>
          <w:szCs w:val="22"/>
        </w:rPr>
        <w:t>privateKeyTag 指示用户密钥存储区的27位地址，27位的索引号：16位机构号+3位密钥类型+8位密钥索引号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2"/>
        </w:rPr>
        <w:t>;</w:t>
      </w:r>
    </w:p>
    <w:p w14:paraId="1C068E6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215B056" w14:textId="4243C49A" w:rsid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2"/>
        </w:rPr>
      </w:pPr>
      <w:r w:rsidRPr="004A7B4A">
        <w:rPr>
          <w:rFonts w:asciiTheme="minorHAnsi" w:eastAsiaTheme="minorEastAsia" w:hAnsiTheme="minorHAnsi" w:cstheme="minorBidi"/>
          <w:sz w:val="21"/>
          <w:szCs w:val="22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 xml:space="preserve"> 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公钥数据的</w:t>
      </w:r>
      <w:r w:rsidRPr="004A7B4A">
        <w:rPr>
          <w:rFonts w:asciiTheme="minorHAnsi" w:eastAsiaTheme="minorEastAsia" w:hAnsiTheme="minorHAnsi" w:cstheme="minorBidi"/>
          <w:sz w:val="21"/>
          <w:szCs w:val="22"/>
        </w:rPr>
        <w:t>der编码</w:t>
      </w:r>
      <w:r w:rsidRPr="004A7B4A">
        <w:rPr>
          <w:rFonts w:asciiTheme="minorHAnsi" w:eastAsiaTheme="minorEastAsia" w:hAnsiTheme="minorHAnsi" w:cstheme="minorBidi" w:hint="eastAsia"/>
          <w:sz w:val="21"/>
          <w:szCs w:val="22"/>
        </w:rPr>
        <w:t>。</w:t>
      </w:r>
    </w:p>
    <w:p w14:paraId="55889D92" w14:textId="0D3F9869" w:rsidR="004A7B4A" w:rsidRPr="004A7B4A" w:rsidRDefault="004A7B4A" w:rsidP="004A7B4A">
      <w:pPr>
        <w:keepNext/>
        <w:keepLines/>
        <w:spacing w:before="260" w:after="260" w:line="413" w:lineRule="auto"/>
        <w:outlineLvl w:val="2"/>
        <w:rPr>
          <w:rFonts w:asciiTheme="minorHAnsi" w:eastAsiaTheme="minorEastAsia" w:hAnsiTheme="minorHAnsi" w:cstheme="minorBidi"/>
          <w:b/>
          <w:sz w:val="32"/>
        </w:rPr>
      </w:pPr>
      <w:bookmarkStart w:id="423" w:name="_Toc83224905"/>
      <w:r w:rsidRPr="004A7B4A">
        <w:rPr>
          <w:rFonts w:asciiTheme="minorHAnsi" w:eastAsiaTheme="minorEastAsia" w:hAnsiTheme="minorHAnsi" w:cstheme="minorBidi" w:hint="eastAsia"/>
          <w:b/>
          <w:sz w:val="32"/>
        </w:rPr>
        <w:t>2</w:t>
      </w:r>
      <w:r>
        <w:rPr>
          <w:rFonts w:asciiTheme="minorHAnsi" w:eastAsiaTheme="minorEastAsia" w:hAnsiTheme="minorHAnsi" w:cstheme="minorBidi"/>
          <w:b/>
          <w:sz w:val="32"/>
        </w:rPr>
        <w:t>3.17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 xml:space="preserve"> (</w:t>
      </w:r>
      <w:r w:rsidRPr="004A7B4A">
        <w:rPr>
          <w:rFonts w:asciiTheme="minorHAnsi" w:eastAsiaTheme="minorEastAsia" w:hAnsiTheme="minorHAnsi" w:cstheme="minorBidi"/>
          <w:b/>
          <w:sz w:val="32"/>
        </w:rPr>
        <w:t>QP</w:t>
      </w:r>
      <w:r w:rsidRPr="004A7B4A">
        <w:rPr>
          <w:rFonts w:asciiTheme="minorHAnsi" w:eastAsiaTheme="minorEastAsia" w:hAnsiTheme="minorHAnsi" w:cstheme="minorBidi" w:hint="eastAsia"/>
          <w:b/>
          <w:sz w:val="32"/>
        </w:rPr>
        <w:t>)</w:t>
      </w:r>
      <w:r w:rsidRPr="004A7B4A">
        <w:rPr>
          <w:rFonts w:asciiTheme="minorHAnsi" w:eastAsiaTheme="minorEastAsia" w:hAnsiTheme="minorHAnsi" w:cstheme="minorBidi"/>
          <w:b/>
          <w:sz w:val="32"/>
        </w:rPr>
        <w:tab/>
        <w:t>导出一个SM2私钥</w:t>
      </w:r>
      <w:bookmarkEnd w:id="423"/>
    </w:p>
    <w:p w14:paraId="7511D4BC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81B2350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String SM2GetPrivateKeyC(String privateKeyTag)</w:t>
      </w: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eastAsia="zh-Hans"/>
        </w:rPr>
        <w:t>;</w:t>
      </w:r>
    </w:p>
    <w:p w14:paraId="54268702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>指令：</w:t>
      </w:r>
    </w:p>
    <w:p w14:paraId="6516347C" w14:textId="77777777" w:rsidR="004A7B4A" w:rsidRPr="004A7B4A" w:rsidRDefault="004A7B4A" w:rsidP="004A7B4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</w:pPr>
      <w:r w:rsidRPr="004A7B4A"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</w:rPr>
        <w:tab/>
      </w:r>
      <w:r w:rsidRPr="004A7B4A">
        <w:rPr>
          <w:rFonts w:ascii="宋体" w:hAnsi="宋体" w:cs="宋体"/>
          <w:color w:val="000000"/>
          <w:kern w:val="0"/>
          <w:sz w:val="21"/>
          <w:szCs w:val="21"/>
          <w:shd w:val="clear" w:color="auto" w:fill="FFFFFF"/>
        </w:rPr>
        <w:t>QP</w:t>
      </w:r>
    </w:p>
    <w:p w14:paraId="1FE8744E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C2A675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导出一个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>SM2私钥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。</w:t>
      </w:r>
    </w:p>
    <w:p w14:paraId="4D78B357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A84EC78" w14:textId="77777777" w:rsidR="004A7B4A" w:rsidRPr="004A7B4A" w:rsidRDefault="004A7B4A" w:rsidP="004A7B4A">
      <w:pPr>
        <w:ind w:firstLine="420"/>
        <w:rPr>
          <w:rFonts w:asciiTheme="minorEastAsia" w:eastAsiaTheme="minorEastAsia" w:hAnsiTheme="minorEastAsia" w:cstheme="minorEastAsia"/>
          <w:sz w:val="21"/>
          <w:szCs w:val="21"/>
        </w:rPr>
      </w:pP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 w:rsidRPr="004A7B4A">
        <w:rPr>
          <w:rFonts w:asciiTheme="minorEastAsia" w:eastAsiaTheme="minorEastAsia" w:hAnsiTheme="minorEastAsia" w:cstheme="minorEastAsia"/>
          <w:sz w:val="21"/>
          <w:szCs w:val="21"/>
        </w:rPr>
        <w:t>rivateKeyTag: 要导出密钥的索引，27位的索引号：16位机构号+3位密钥类型+8位密钥索引号</w:t>
      </w:r>
      <w:r w:rsidRPr="004A7B4A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48708598" w14:textId="77777777" w:rsidR="004A7B4A" w:rsidRPr="004A7B4A" w:rsidRDefault="004A7B4A" w:rsidP="004A7B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4A7B4A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C1F56F" w14:textId="77777777" w:rsidR="004A7B4A" w:rsidRPr="004A7B4A" w:rsidRDefault="004A7B4A" w:rsidP="004A7B4A">
      <w:pPr>
        <w:ind w:firstLine="420"/>
        <w:rPr>
          <w:rFonts w:asciiTheme="minorHAnsi" w:eastAsiaTheme="minorEastAsia" w:hAnsiTheme="minorHAnsi" w:cstheme="minorBidi"/>
          <w:sz w:val="21"/>
          <w:szCs w:val="21"/>
        </w:rPr>
      </w:pPr>
      <w:r w:rsidRPr="004A7B4A">
        <w:rPr>
          <w:rFonts w:asciiTheme="minorHAnsi" w:eastAsiaTheme="minorEastAsia" w:hAnsiTheme="minorHAnsi" w:cstheme="minorBidi"/>
          <w:sz w:val="21"/>
          <w:szCs w:val="21"/>
        </w:rPr>
        <w:t>String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>:</w:t>
      </w:r>
      <w:r w:rsidRPr="004A7B4A">
        <w:rPr>
          <w:rFonts w:asciiTheme="minorHAnsi" w:eastAsiaTheme="minorEastAsia" w:hAnsiTheme="minorHAnsi" w:cstheme="minorBidi"/>
          <w:sz w:val="21"/>
          <w:szCs w:val="21"/>
        </w:rPr>
        <w:t xml:space="preserve"> LMK下加密的私钥</w:t>
      </w:r>
      <w:r w:rsidRPr="004A7B4A">
        <w:rPr>
          <w:rFonts w:asciiTheme="minorHAnsi" w:eastAsiaTheme="minorEastAsia" w:hAnsiTheme="minorHAnsi" w:cstheme="minorBidi" w:hint="eastAsia"/>
          <w:sz w:val="21"/>
          <w:szCs w:val="21"/>
        </w:rPr>
        <w:t xml:space="preserve"> der编码。</w:t>
      </w:r>
    </w:p>
    <w:p w14:paraId="3CDA3052" w14:textId="77777777" w:rsidR="004A7B4A" w:rsidRPr="004A7B4A" w:rsidRDefault="004A7B4A" w:rsidP="004A7B4A">
      <w:pPr>
        <w:pStyle w:val="a0"/>
      </w:pPr>
    </w:p>
    <w:p w14:paraId="0000C9A1" w14:textId="62210161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24" w:name="_Toc79658206"/>
      <w:bookmarkStart w:id="425" w:name="_Toc437253691"/>
      <w:bookmarkStart w:id="426" w:name="_Toc424301366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8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24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byte[]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lastRenderedPageBreak/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2F8C17B8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27" w:name="_Toc79658207"/>
      <w:r>
        <w:rPr>
          <w:rFonts w:ascii="黑体" w:hAnsi="宋体" w:cs="黑体" w:hint="eastAsia"/>
          <w:color w:val="000000"/>
          <w:shd w:val="clear" w:color="auto" w:fill="FFFFFF"/>
        </w:rPr>
        <w:t>23.1</w:t>
      </w:r>
      <w:r w:rsidR="004A7B4A">
        <w:rPr>
          <w:rFonts w:ascii="黑体" w:hAnsi="宋体" w:cs="黑体"/>
          <w:color w:val="000000"/>
          <w:shd w:val="clear" w:color="auto" w:fill="FFFFFF"/>
        </w:rPr>
        <w:t>9</w:t>
      </w:r>
      <w:r>
        <w:rPr>
          <w:rFonts w:ascii="黑体" w:hAnsi="宋体" w:cs="黑体" w:hint="eastAsia"/>
          <w:color w:val="000000"/>
          <w:shd w:val="clear" w:color="auto" w:fill="FFFFFF"/>
        </w:rPr>
        <w:t>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27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boolean detachedVerify(int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0EFF6E48" w:rsidR="00543F9B" w:rsidRDefault="00543F9B">
      <w:pPr>
        <w:pStyle w:val="2"/>
      </w:pPr>
      <w:bookmarkStart w:id="428" w:name="_Toc79658208"/>
      <w:r>
        <w:rPr>
          <w:rFonts w:hint="eastAsia"/>
        </w:rPr>
        <w:t>23.</w:t>
      </w:r>
      <w:r w:rsidR="004A7B4A">
        <w:t>20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28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String detachedSignbysn(int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29" w:name="_Toc79658209"/>
      <w:r>
        <w:rPr>
          <w:rFonts w:hint="eastAsia"/>
        </w:rPr>
        <w:t>二十四、加密机设备监控指令</w:t>
      </w:r>
      <w:bookmarkEnd w:id="425"/>
      <w:bookmarkEnd w:id="426"/>
      <w:bookmarkEnd w:id="429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30" w:name="_Toc424301367"/>
      <w:bookmarkStart w:id="431" w:name="_Toc424300989"/>
      <w:bookmarkStart w:id="432" w:name="_Toc437253692"/>
      <w:bookmarkStart w:id="433" w:name="_Toc79503121"/>
      <w:bookmarkStart w:id="434" w:name="_Toc79503657"/>
      <w:bookmarkStart w:id="435" w:name="_Toc79655556"/>
      <w:bookmarkStart w:id="436" w:name="_Toc79658210"/>
      <w:bookmarkStart w:id="437" w:name="_Toc424300235"/>
      <w:bookmarkEnd w:id="430"/>
      <w:bookmarkEnd w:id="431"/>
      <w:bookmarkEnd w:id="432"/>
      <w:bookmarkEnd w:id="433"/>
      <w:bookmarkEnd w:id="434"/>
      <w:bookmarkEnd w:id="435"/>
      <w:bookmarkEnd w:id="436"/>
    </w:p>
    <w:p w14:paraId="7A1CC98D" w14:textId="77777777" w:rsidR="00543F9B" w:rsidRDefault="00543F9B">
      <w:pPr>
        <w:pStyle w:val="2"/>
      </w:pPr>
      <w:bookmarkStart w:id="438" w:name="_Toc437253693"/>
      <w:bookmarkStart w:id="439" w:name="_Toc424301368"/>
      <w:bookmarkStart w:id="440" w:name="_Toc79658211"/>
      <w:r>
        <w:rPr>
          <w:rFonts w:hint="eastAsia"/>
        </w:rPr>
        <w:t>24.1</w:t>
      </w:r>
      <w:r>
        <w:rPr>
          <w:rFonts w:hint="eastAsia"/>
        </w:rPr>
        <w:t>获取加密机</w:t>
      </w:r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37"/>
      <w:bookmarkEnd w:id="438"/>
      <w:bookmarkEnd w:id="439"/>
      <w:bookmarkEnd w:id="440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>RetWrap getStatus()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41" w:name="_Toc424300236"/>
      <w:bookmarkStart w:id="442" w:name="_Toc437253694"/>
      <w:bookmarkStart w:id="443" w:name="_Toc424301369"/>
      <w:bookmarkStart w:id="444" w:name="_Toc79658212"/>
      <w:r>
        <w:rPr>
          <w:rFonts w:hint="eastAsia"/>
        </w:rPr>
        <w:t>24.2</w:t>
      </w:r>
      <w:r>
        <w:rPr>
          <w:rFonts w:hint="eastAsia"/>
        </w:rPr>
        <w:t>获取加密机设备信息</w:t>
      </w:r>
      <w:bookmarkEnd w:id="441"/>
      <w:bookmarkEnd w:id="442"/>
      <w:bookmarkEnd w:id="443"/>
      <w:bookmarkEnd w:id="444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>RetWrap getVersion(String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45" w:name="_Toc79658213"/>
      <w:r>
        <w:rPr>
          <w:rFonts w:hint="eastAsia"/>
        </w:rPr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45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46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46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47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47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48" w:name="_Toc79658216"/>
      <w:r>
        <w:rPr>
          <w:rFonts w:hint="eastAsia"/>
        </w:rPr>
        <w:t>二十五、新增指令</w:t>
      </w:r>
      <w:bookmarkEnd w:id="448"/>
    </w:p>
    <w:p w14:paraId="28D352FD" w14:textId="167614D0" w:rsidR="0040661D" w:rsidRPr="00DF6D68" w:rsidRDefault="0040661D" w:rsidP="0040661D">
      <w:pPr>
        <w:pStyle w:val="2"/>
      </w:pPr>
      <w:bookmarkStart w:id="449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49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lastRenderedPageBreak/>
        <w:t>RetWrap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privateKey: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50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50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>byte[]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51" w:name="_Toc79658219"/>
      <w:r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51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 Decrypt_Data(int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lastRenderedPageBreak/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52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52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53" w:name="_Toc79658221"/>
      <w:r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53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54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54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55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55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56" w:name="_Toc79658224"/>
      <w:r>
        <w:lastRenderedPageBreak/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56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57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57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String SYD_Disperse(String mainKey, int keyType, int disperseNum, byte[] dt, int disperseAlg, 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58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58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 SYD_Encrypt_Data(int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lastRenderedPageBreak/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59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59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byte[]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60" w:name="_Toc79658228"/>
      <w:r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60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void setPrintFormat(String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61" w:name="_Toc79658229"/>
      <w:r>
        <w:lastRenderedPageBreak/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61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SM2GetPublicKeyC_QX(int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62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62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genDigitalEnvelopeWithDM(String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63" w:name="_Toc79658231"/>
      <w:r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63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genDigitalEnvelopeWithData(String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64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64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deDigitalEnvelopeWithData(String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65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65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>String SYMEncrytByKeyIndex(String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66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66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 SYMDecrytByKeyIndex(String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lastRenderedPageBreak/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67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67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 setDevCert(String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68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68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t>boolean changeDevCert(byte[]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69" w:name="_Toc79658237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69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lastRenderedPageBreak/>
        <w:t>RetWrap getDeviceCertiInfo()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3EB3A102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</w:t>
      </w:r>
      <w:r w:rsidR="00361FBB">
        <w:rPr>
          <w:rFonts w:ascii="宋体" w:hAnsi="宋体"/>
          <w:sz w:val="21"/>
          <w:szCs w:val="21"/>
        </w:rPr>
        <w:t>2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39A49580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 w:rsidRPr="003C7D57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equipType: </w:t>
      </w:r>
      <w:r w:rsidR="003C7D57" w:rsidRPr="003C7D57">
        <w:rPr>
          <w:rFonts w:hint="eastAsia"/>
          <w:sz w:val="21"/>
          <w:szCs w:val="21"/>
        </w:rPr>
        <w:t>设备型号</w:t>
      </w:r>
    </w:p>
    <w:p w14:paraId="62A45564" w14:textId="6796C8F3" w:rsidR="003C7D57" w:rsidRPr="003C7D57" w:rsidRDefault="00340376" w:rsidP="003C7D57">
      <w:pPr>
        <w:ind w:firstLine="420"/>
        <w:rPr>
          <w:sz w:val="21"/>
          <w:szCs w:val="21"/>
        </w:rPr>
      </w:pPr>
      <w:r w:rsidRPr="00340376">
        <w:rPr>
          <w:sz w:val="21"/>
          <w:szCs w:val="21"/>
        </w:rPr>
        <w:t>String</w:t>
      </w:r>
      <w:r w:rsidRPr="00340376">
        <w:rPr>
          <w:rFonts w:hint="eastAsia"/>
          <w:sz w:val="21"/>
          <w:szCs w:val="21"/>
        </w:rPr>
        <w:t xml:space="preserve"> </w:t>
      </w:r>
      <w:r w:rsidR="003C7D57" w:rsidRPr="003C7D57">
        <w:rPr>
          <w:rFonts w:hint="eastAsia"/>
          <w:sz w:val="21"/>
          <w:szCs w:val="21"/>
        </w:rPr>
        <w:t xml:space="preserve">equipNo: </w:t>
      </w:r>
      <w:r w:rsidR="003C7D57" w:rsidRPr="003C7D57">
        <w:rPr>
          <w:rFonts w:hint="eastAsia"/>
          <w:sz w:val="21"/>
          <w:szCs w:val="21"/>
        </w:rPr>
        <w:t>设备序号</w:t>
      </w:r>
    </w:p>
    <w:p w14:paraId="556CC6C0" w14:textId="54ADAD5C" w:rsidR="003C7D57" w:rsidRPr="003C7D57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equipPk: </w:t>
      </w:r>
      <w:r w:rsidR="003C7D57" w:rsidRPr="003C7D57">
        <w:rPr>
          <w:rFonts w:hint="eastAsia"/>
          <w:sz w:val="21"/>
          <w:szCs w:val="21"/>
        </w:rPr>
        <w:t>设备密钥公钥</w:t>
      </w:r>
    </w:p>
    <w:p w14:paraId="455D987D" w14:textId="25E074C5" w:rsidR="008255A9" w:rsidRPr="00D73AB3" w:rsidRDefault="00361FBB" w:rsidP="003C7D57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byte[] </w:t>
      </w:r>
      <w:r w:rsidR="003C7D57" w:rsidRPr="003C7D57">
        <w:rPr>
          <w:rFonts w:hint="eastAsia"/>
          <w:sz w:val="21"/>
          <w:szCs w:val="21"/>
        </w:rPr>
        <w:t xml:space="preserve">authSign: </w:t>
      </w:r>
      <w:r w:rsidR="003C7D57"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70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70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 deviceSignC(byte[]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bookmarkStart w:id="471" w:name="_Hlk80802567"/>
      <w:r w:rsidRPr="002A54EE">
        <w:rPr>
          <w:sz w:val="21"/>
          <w:szCs w:val="21"/>
        </w:rPr>
        <w:t>String</w:t>
      </w:r>
      <w:bookmarkEnd w:id="471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72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72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 setToken(byte[]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73" w:name="_Toc79658240"/>
      <w:r>
        <w:lastRenderedPageBreak/>
        <w:t xml:space="preserve">25.23 </w:t>
      </w:r>
      <w:r w:rsidRPr="00F17841">
        <w:rPr>
          <w:rFonts w:hint="eastAsia"/>
        </w:rPr>
        <w:t>计算设备认证码</w:t>
      </w:r>
      <w:bookmarkEnd w:id="473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74" w:name="_Toc79658241"/>
      <w:r>
        <w:rPr>
          <w:rFonts w:hint="eastAsia"/>
        </w:rPr>
        <w:t>二十六、新增-中移指令</w:t>
      </w:r>
      <w:bookmarkEnd w:id="474"/>
    </w:p>
    <w:p w14:paraId="1C824D93" w14:textId="77777777" w:rsidR="009011FA" w:rsidRDefault="009011FA" w:rsidP="00CB2155">
      <w:pPr>
        <w:pStyle w:val="2"/>
      </w:pPr>
      <w:bookmarkStart w:id="475" w:name="_Toc1624518333"/>
      <w:bookmarkStart w:id="476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75"/>
      <w:bookmarkEnd w:id="476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77" w:name="_Toc172534773"/>
      <w:bookmarkStart w:id="478" w:name="_Toc79658243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77"/>
      <w:bookmarkEnd w:id="478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79" w:name="_Toc689006361"/>
      <w:bookmarkStart w:id="480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79"/>
      <w:bookmarkEnd w:id="480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81" w:name="_Toc898084703"/>
      <w:bookmarkStart w:id="482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81"/>
      <w:bookmarkEnd w:id="482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83" w:name="_Toc1594532205"/>
      <w:bookmarkStart w:id="484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83"/>
      <w:bookmarkEnd w:id="484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 genSYMkey(int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com.sunyard.RetWrap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85" w:name="_Toc854338522"/>
      <w:bookmarkStart w:id="486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85"/>
      <w:bookmarkEnd w:id="486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87" w:name="_Toc791875412"/>
      <w:bookmarkStart w:id="488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87"/>
      <w:bookmarkEnd w:id="488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Boolean verifySignData(int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89" w:name="_Toc1093889025"/>
      <w:bookmarkStart w:id="490" w:name="_Toc79658249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89"/>
      <w:bookmarkEnd w:id="490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91" w:name="_Toc385341208"/>
      <w:bookmarkStart w:id="492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91"/>
      <w:bookmarkEnd w:id="492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93" w:name="_Toc1766487151"/>
      <w:bookmarkStart w:id="494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93"/>
      <w:bookmarkEnd w:id="494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RetWrap exportKeyAndCalc(String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495" w:name="_Toc388127082"/>
      <w:bookmarkStart w:id="496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95"/>
      <w:bookmarkEnd w:id="496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97" w:name="_Toc1344031235"/>
      <w:bookmarkStart w:id="498" w:name="_Toc7965825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497"/>
      <w:bookmarkEnd w:id="498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 pHash</w:t>
      </w:r>
    </w:p>
    <w:p w14:paraId="511E6C29" w14:textId="1DDFD345" w:rsidR="009011FA" w:rsidRDefault="009011FA" w:rsidP="00844635">
      <w:pPr>
        <w:pStyle w:val="2"/>
      </w:pPr>
      <w:bookmarkStart w:id="499" w:name="_Toc1899967499"/>
      <w:bookmarkStart w:id="500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99"/>
      <w:bookmarkEnd w:id="500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String encryptKeyIndex,int 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501" w:name="_Toc1819408450"/>
      <w:bookmarkStart w:id="502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501"/>
      <w:bookmarkEnd w:id="502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503" w:name="_Toc778169517"/>
      <w:bookmarkStart w:id="504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503"/>
      <w:bookmarkEnd w:id="504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505" w:name="_Toc519661989"/>
      <w:bookmarkStart w:id="506" w:name="_Toc79658257"/>
      <w:r>
        <w:rPr>
          <w:rFonts w:hint="eastAsia"/>
        </w:rPr>
        <w:lastRenderedPageBreak/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505"/>
      <w:bookmarkEnd w:id="506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String GenRandom(int nRandomSize)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</w:pPr>
    </w:p>
    <w:p w14:paraId="5FB28C44" w14:textId="049C8288" w:rsidR="00525D45" w:rsidRPr="00E43785" w:rsidRDefault="004F004F" w:rsidP="004F004F">
      <w:pPr>
        <w:pStyle w:val="1"/>
      </w:pPr>
      <w:bookmarkStart w:id="507" w:name="_Toc79658258"/>
      <w:r>
        <w:rPr>
          <w:rFonts w:hint="eastAsia"/>
        </w:rPr>
        <w:t>附录：</w:t>
      </w:r>
      <w:bookmarkEnd w:id="507"/>
    </w:p>
    <w:p w14:paraId="17698AFA" w14:textId="1495A84E" w:rsidR="004F004F" w:rsidRDefault="00F24681" w:rsidP="006877F1">
      <w:pPr>
        <w:pStyle w:val="2"/>
      </w:pPr>
      <w:bookmarkStart w:id="508" w:name="_Toc437253526"/>
      <w:bookmarkStart w:id="509" w:name="_Toc18018"/>
      <w:bookmarkStart w:id="510" w:name="_Toc424301160"/>
      <w:bookmarkStart w:id="511" w:name="_Toc195427140"/>
      <w:bookmarkStart w:id="512" w:name="_Toc79658259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508"/>
      <w:bookmarkEnd w:id="509"/>
      <w:bookmarkEnd w:id="510"/>
      <w:bookmarkEnd w:id="511"/>
      <w:bookmarkEnd w:id="512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</w:t>
            </w:r>
            <w:r>
              <w:rPr>
                <w:rFonts w:ascii="宋体" w:hAnsi="宋体"/>
                <w:szCs w:val="21"/>
              </w:rPr>
              <w:lastRenderedPageBreak/>
              <w:t>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</w:t>
            </w:r>
            <w:r>
              <w:rPr>
                <w:rFonts w:ascii="宋体" w:hAnsi="宋体" w:hint="eastAsia"/>
                <w:szCs w:val="21"/>
              </w:rPr>
              <w:lastRenderedPageBreak/>
              <w:t>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码是通过将变种代码作为第一个字符、将LMK对代码作为第二个字符而组成的。例如：ZPK的代码为001。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13" w:name="_Toc195427141"/>
      <w:bookmarkStart w:id="514" w:name="_Toc424301161"/>
      <w:bookmarkStart w:id="515" w:name="_Toc437253527"/>
      <w:bookmarkStart w:id="516" w:name="_Toc1386"/>
      <w:bookmarkStart w:id="517" w:name="_Toc79658260"/>
      <w:r>
        <w:rPr>
          <w:rFonts w:hint="eastAsia"/>
        </w:rPr>
        <w:t>密钥方案表</w:t>
      </w:r>
      <w:bookmarkEnd w:id="513"/>
      <w:bookmarkEnd w:id="514"/>
      <w:bookmarkEnd w:id="515"/>
      <w:bookmarkEnd w:id="516"/>
      <w:bookmarkEnd w:id="517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18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18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19" w:name="_Toc79658262"/>
      <w:r>
        <w:rPr>
          <w:rFonts w:hint="eastAsia"/>
        </w:rPr>
        <w:t>常见错误码表</w:t>
      </w:r>
      <w:bookmarkEnd w:id="519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  <w:tr w:rsidR="006059B5" w14:paraId="11936880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0358FCF" w14:textId="6703FF9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0x8001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1DACA66" w14:textId="1F721FD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签名错误，一般是数据或者密钥不合法。</w:t>
            </w:r>
          </w:p>
        </w:tc>
      </w:tr>
      <w:tr w:rsidR="006059B5" w14:paraId="4625820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C251A98" w14:textId="783BA9C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67A1FDE" w14:textId="23EE40F8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验签错误，一般是数据、密钥、签名值不对应或不完整。</w:t>
            </w:r>
          </w:p>
        </w:tc>
      </w:tr>
      <w:tr w:rsidR="006059B5" w14:paraId="554299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61FE70E" w14:textId="063F2AC3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0EFA967" w14:textId="405824F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证书过期。</w:t>
            </w:r>
          </w:p>
        </w:tc>
      </w:tr>
      <w:tr w:rsidR="006059B5" w14:paraId="0EDC3635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248688BE" w14:textId="108E5B44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8389C97" w14:textId="40500324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证书不可信，未相应导入根证书。</w:t>
            </w:r>
          </w:p>
        </w:tc>
      </w:tr>
      <w:tr w:rsidR="006059B5" w14:paraId="61CA96C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77BC9853" w14:textId="589541D6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0x8006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92CABE1" w14:textId="710B8CB3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证书格式错误，一般可能是数据不完整。</w:t>
            </w:r>
          </w:p>
        </w:tc>
      </w:tr>
      <w:tr w:rsidR="006059B5" w14:paraId="1F9DD8C6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4DA34BAA" w14:textId="6321A6B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0x8008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0C9A899C" w14:textId="1D048AED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非用户证书，可能把根证书勿做用户证书。</w:t>
            </w:r>
          </w:p>
        </w:tc>
      </w:tr>
      <w:tr w:rsidR="006059B5" w14:paraId="594B972E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3559A8CC" w14:textId="5252698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0x8009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4BAD7AC4" w14:textId="3EA77287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生成证书请求错误</w:t>
            </w:r>
          </w:p>
        </w:tc>
      </w:tr>
      <w:tr w:rsidR="006059B5" w14:paraId="12020252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B0FE27D" w14:textId="38E18301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0x8010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5B70D0AA" w14:textId="3E6B8EA9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证书已被吊销</w:t>
            </w:r>
          </w:p>
        </w:tc>
      </w:tr>
      <w:tr w:rsidR="006059B5" w14:paraId="14A5E079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A19E08A" w14:textId="3F4CC64E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lastRenderedPageBreak/>
              <w:t>0x7007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1DC7CA3A" w14:textId="7F60812A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实体白名单未添加</w:t>
            </w:r>
          </w:p>
        </w:tc>
      </w:tr>
      <w:tr w:rsidR="006059B5" w14:paraId="6387E06D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046029E1" w14:textId="34481880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0x9002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8334FC3" w14:textId="4CE0C43C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数据库错误，可能是多客户端登录或者待插入数据已存在</w:t>
            </w:r>
          </w:p>
        </w:tc>
      </w:tr>
      <w:tr w:rsidR="006059B5" w14:paraId="2E59A621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19E7F958" w14:textId="65D5148D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0x9004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735566E7" w14:textId="3A824E7F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机构号对应实体不存在</w:t>
            </w:r>
          </w:p>
        </w:tc>
      </w:tr>
      <w:tr w:rsidR="006059B5" w14:paraId="35A125CB" w14:textId="77777777" w:rsidTr="00B82920">
        <w:trPr>
          <w:trHeight w:val="346"/>
        </w:trPr>
        <w:tc>
          <w:tcPr>
            <w:tcW w:w="2431" w:type="dxa"/>
            <w:shd w:val="clear" w:color="auto" w:fill="FFFFFF" w:themeFill="background1"/>
            <w:vAlign w:val="center"/>
          </w:tcPr>
          <w:p w14:paraId="618B5890" w14:textId="340A3FD8" w:rsidR="006059B5" w:rsidRP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0x9005</w:t>
            </w:r>
          </w:p>
        </w:tc>
        <w:tc>
          <w:tcPr>
            <w:tcW w:w="6091" w:type="dxa"/>
            <w:shd w:val="clear" w:color="auto" w:fill="FFFFFF" w:themeFill="background1"/>
            <w:vAlign w:val="center"/>
          </w:tcPr>
          <w:p w14:paraId="39D18326" w14:textId="084015EB" w:rsidR="006059B5" w:rsidRDefault="006059B5" w:rsidP="006059B5">
            <w:pPr>
              <w:jc w:val="center"/>
            </w:pPr>
            <w:r w:rsidRPr="006059B5">
              <w:rPr>
                <w:rFonts w:hint="eastAsia"/>
              </w:rPr>
              <w:t>加密卡异常，可能是未初始化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6059B5" w:rsidRDefault="00844635" w:rsidP="004F004F">
      <w:pPr>
        <w:pStyle w:val="a0"/>
      </w:pPr>
    </w:p>
    <w:sectPr w:rsidR="00844635" w:rsidRPr="006059B5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58987" w14:textId="77777777" w:rsidR="00E54CF3" w:rsidRDefault="00E54CF3">
      <w:r>
        <w:separator/>
      </w:r>
    </w:p>
  </w:endnote>
  <w:endnote w:type="continuationSeparator" w:id="0">
    <w:p w14:paraId="5345E71E" w14:textId="77777777" w:rsidR="00E54CF3" w:rsidRDefault="00E5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115AE" w14:textId="77777777" w:rsidR="00E54CF3" w:rsidRDefault="00E54CF3">
      <w:r>
        <w:separator/>
      </w:r>
    </w:p>
  </w:footnote>
  <w:footnote w:type="continuationSeparator" w:id="0">
    <w:p w14:paraId="70059AA7" w14:textId="77777777" w:rsidR="00E54CF3" w:rsidRDefault="00E54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1914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0C76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429"/>
    <w:rsid w:val="00062B11"/>
    <w:rsid w:val="0006518A"/>
    <w:rsid w:val="000745C6"/>
    <w:rsid w:val="000757D4"/>
    <w:rsid w:val="00076228"/>
    <w:rsid w:val="000769AC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D9E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1F6B18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437F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3C3"/>
    <w:rsid w:val="00227A5A"/>
    <w:rsid w:val="0023011A"/>
    <w:rsid w:val="002306F4"/>
    <w:rsid w:val="00231D80"/>
    <w:rsid w:val="0023500A"/>
    <w:rsid w:val="0024009D"/>
    <w:rsid w:val="00240CBB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0847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913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B9F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376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1FBB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64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A7B4A"/>
    <w:rsid w:val="004B0CA3"/>
    <w:rsid w:val="004B12DD"/>
    <w:rsid w:val="004B1BA4"/>
    <w:rsid w:val="004B1CAC"/>
    <w:rsid w:val="004B1EDC"/>
    <w:rsid w:val="004B44D5"/>
    <w:rsid w:val="004B7766"/>
    <w:rsid w:val="004C31D0"/>
    <w:rsid w:val="004C36B5"/>
    <w:rsid w:val="004C38D1"/>
    <w:rsid w:val="004C6032"/>
    <w:rsid w:val="004C6E86"/>
    <w:rsid w:val="004C7C9B"/>
    <w:rsid w:val="004D13EE"/>
    <w:rsid w:val="004D1F98"/>
    <w:rsid w:val="004D257F"/>
    <w:rsid w:val="004D3371"/>
    <w:rsid w:val="004E3118"/>
    <w:rsid w:val="004E335F"/>
    <w:rsid w:val="004E38C2"/>
    <w:rsid w:val="004E614B"/>
    <w:rsid w:val="004E61AB"/>
    <w:rsid w:val="004E7840"/>
    <w:rsid w:val="004F004F"/>
    <w:rsid w:val="004F05F0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9B5"/>
    <w:rsid w:val="00605D47"/>
    <w:rsid w:val="00606944"/>
    <w:rsid w:val="0061308E"/>
    <w:rsid w:val="00613260"/>
    <w:rsid w:val="006135C9"/>
    <w:rsid w:val="006143FA"/>
    <w:rsid w:val="00615FE8"/>
    <w:rsid w:val="006172C3"/>
    <w:rsid w:val="006173D1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3E67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26EE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532"/>
    <w:rsid w:val="007868A8"/>
    <w:rsid w:val="00786BBC"/>
    <w:rsid w:val="00786FA2"/>
    <w:rsid w:val="00787193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358E"/>
    <w:rsid w:val="00805D60"/>
    <w:rsid w:val="008079CF"/>
    <w:rsid w:val="00812A02"/>
    <w:rsid w:val="00812D8F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3C80"/>
    <w:rsid w:val="008657B0"/>
    <w:rsid w:val="00880BC4"/>
    <w:rsid w:val="00887DED"/>
    <w:rsid w:val="00890FA9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3F3F"/>
    <w:rsid w:val="00A16A79"/>
    <w:rsid w:val="00A16AFA"/>
    <w:rsid w:val="00A16D95"/>
    <w:rsid w:val="00A17ECC"/>
    <w:rsid w:val="00A20838"/>
    <w:rsid w:val="00A2083B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26E1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BA6"/>
    <w:rsid w:val="00B37C97"/>
    <w:rsid w:val="00B41255"/>
    <w:rsid w:val="00B418D7"/>
    <w:rsid w:val="00B424DA"/>
    <w:rsid w:val="00B432E7"/>
    <w:rsid w:val="00B436BB"/>
    <w:rsid w:val="00B43918"/>
    <w:rsid w:val="00B47DF7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97F66"/>
    <w:rsid w:val="00BA002A"/>
    <w:rsid w:val="00BA0CAB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6D2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611"/>
    <w:rsid w:val="00C3495A"/>
    <w:rsid w:val="00C3709F"/>
    <w:rsid w:val="00C37BE6"/>
    <w:rsid w:val="00C41245"/>
    <w:rsid w:val="00C41351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47D6"/>
    <w:rsid w:val="00C753BB"/>
    <w:rsid w:val="00C75A01"/>
    <w:rsid w:val="00C75E3D"/>
    <w:rsid w:val="00C75FB4"/>
    <w:rsid w:val="00C76F81"/>
    <w:rsid w:val="00C8440E"/>
    <w:rsid w:val="00C85814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6A3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0BEB"/>
    <w:rsid w:val="00E51329"/>
    <w:rsid w:val="00E5472B"/>
    <w:rsid w:val="00E5489B"/>
    <w:rsid w:val="00E54CF3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134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12F3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DC6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AB5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137D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5339"/>
    <w:rsid w:val="00FF6953"/>
    <w:rsid w:val="00FF6995"/>
    <w:rsid w:val="00FF6BE9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1964</TotalTime>
  <Pages>114</Pages>
  <Words>13785</Words>
  <Characters>78578</Characters>
  <Application>Microsoft Office Word</Application>
  <DocSecurity>0</DocSecurity>
  <Lines>654</Lines>
  <Paragraphs>184</Paragraphs>
  <ScaleCrop>false</ScaleCrop>
  <Company/>
  <LinksUpToDate>false</LinksUpToDate>
  <CharactersWithSpaces>92179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147</cp:revision>
  <cp:lastPrinted>2017-11-22T05:23:00Z</cp:lastPrinted>
  <dcterms:created xsi:type="dcterms:W3CDTF">2021-08-09T08:44:00Z</dcterms:created>
  <dcterms:modified xsi:type="dcterms:W3CDTF">2022-01-10T09:46:00Z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